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F2C0C" w14:textId="77777777" w:rsidR="00802123" w:rsidRPr="00F61F9B" w:rsidRDefault="00802123" w:rsidP="00F61F9B">
      <w:pPr>
        <w:pStyle w:val="ae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 xml:space="preserve">Приложение </w:t>
      </w:r>
    </w:p>
    <w:p w14:paraId="6E59ADE2" w14:textId="77777777" w:rsidR="00802123" w:rsidRPr="00F61F9B" w:rsidRDefault="00802123" w:rsidP="00F61F9B">
      <w:pPr>
        <w:pStyle w:val="ae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0170BC1A" w14:textId="77777777" w:rsidR="00802123" w:rsidRPr="00F61F9B" w:rsidRDefault="00802123" w:rsidP="00F61F9B">
      <w:pPr>
        <w:pStyle w:val="ae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CECF4CE" w14:textId="77777777" w:rsidR="00802123" w:rsidRPr="00F61F9B" w:rsidRDefault="00802123" w:rsidP="00F61F9B">
      <w:pPr>
        <w:pStyle w:val="ae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>Белореченский муниципальный район Краснодарского</w:t>
      </w:r>
      <w:r w:rsidRPr="00F61F9B">
        <w:rPr>
          <w:sz w:val="28"/>
          <w:szCs w:val="28"/>
        </w:rPr>
        <w:t xml:space="preserve"> </w:t>
      </w:r>
      <w:r w:rsidRPr="00F61F9B">
        <w:rPr>
          <w:rFonts w:ascii="Times New Roman" w:hAnsi="Times New Roman"/>
          <w:sz w:val="28"/>
          <w:szCs w:val="28"/>
        </w:rPr>
        <w:t>края</w:t>
      </w:r>
    </w:p>
    <w:p w14:paraId="097867FE" w14:textId="77777777" w:rsidR="00802123" w:rsidRDefault="00802123" w:rsidP="00F61F9B">
      <w:pPr>
        <w:pStyle w:val="ae"/>
        <w:spacing w:after="0" w:line="240" w:lineRule="auto"/>
        <w:ind w:left="5812"/>
        <w:jc w:val="both"/>
        <w:rPr>
          <w:rFonts w:ascii="Times New Roman" w:hAnsi="Times New Roman"/>
          <w:sz w:val="26"/>
          <w:szCs w:val="26"/>
        </w:rPr>
      </w:pPr>
      <w:r w:rsidRPr="00F61F9B">
        <w:rPr>
          <w:rFonts w:ascii="Times New Roman" w:hAnsi="Times New Roman"/>
          <w:sz w:val="28"/>
          <w:szCs w:val="28"/>
        </w:rPr>
        <w:t>от   августа 2025 г. №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57F81735" w14:textId="77777777" w:rsidR="00802123" w:rsidRDefault="00802123" w:rsidP="00802123">
      <w:pPr>
        <w:tabs>
          <w:tab w:val="left" w:pos="3550"/>
        </w:tabs>
        <w:jc w:val="both"/>
        <w:rPr>
          <w:b/>
          <w:szCs w:val="28"/>
        </w:rPr>
      </w:pPr>
    </w:p>
    <w:p w14:paraId="060C0621" w14:textId="77777777" w:rsidR="00802123" w:rsidRDefault="00802123" w:rsidP="000A34F2">
      <w:pPr>
        <w:tabs>
          <w:tab w:val="left" w:pos="3550"/>
        </w:tabs>
        <w:rPr>
          <w:b/>
          <w:szCs w:val="28"/>
        </w:rPr>
      </w:pPr>
    </w:p>
    <w:p w14:paraId="29ECC202" w14:textId="77777777" w:rsidR="00802123" w:rsidRDefault="00802123" w:rsidP="00A30F7A">
      <w:pPr>
        <w:tabs>
          <w:tab w:val="left" w:pos="3550"/>
        </w:tabs>
        <w:jc w:val="center"/>
        <w:rPr>
          <w:b/>
          <w:szCs w:val="28"/>
        </w:rPr>
      </w:pPr>
    </w:p>
    <w:p w14:paraId="3341D7F0" w14:textId="77777777" w:rsidR="001104DE" w:rsidRDefault="00A30F7A" w:rsidP="00A30F7A">
      <w:pPr>
        <w:tabs>
          <w:tab w:val="left" w:pos="3550"/>
        </w:tabs>
        <w:jc w:val="center"/>
        <w:rPr>
          <w:b/>
          <w:szCs w:val="28"/>
        </w:rPr>
      </w:pPr>
      <w:r w:rsidRPr="00B774CC">
        <w:rPr>
          <w:b/>
          <w:szCs w:val="28"/>
        </w:rPr>
        <w:t xml:space="preserve">Информация </w:t>
      </w:r>
    </w:p>
    <w:p w14:paraId="5932C77E" w14:textId="008CC3D8" w:rsidR="000A34F2" w:rsidRDefault="00A30F7A" w:rsidP="00A30F7A">
      <w:pPr>
        <w:tabs>
          <w:tab w:val="left" w:pos="3550"/>
        </w:tabs>
        <w:jc w:val="center"/>
        <w:rPr>
          <w:b/>
          <w:szCs w:val="28"/>
        </w:rPr>
      </w:pPr>
      <w:r w:rsidRPr="00B774CC">
        <w:rPr>
          <w:b/>
          <w:szCs w:val="28"/>
        </w:rPr>
        <w:t xml:space="preserve">о подготовке образовательных организаций </w:t>
      </w:r>
    </w:p>
    <w:p w14:paraId="0FE08173" w14:textId="1C6BF1FF" w:rsidR="00A30F7A" w:rsidRPr="00B774CC" w:rsidRDefault="00A30F7A" w:rsidP="000A34F2">
      <w:pPr>
        <w:tabs>
          <w:tab w:val="left" w:pos="3550"/>
        </w:tabs>
        <w:jc w:val="center"/>
        <w:rPr>
          <w:b/>
          <w:szCs w:val="28"/>
        </w:rPr>
      </w:pPr>
      <w:r w:rsidRPr="00B774CC">
        <w:rPr>
          <w:b/>
          <w:szCs w:val="28"/>
        </w:rPr>
        <w:t>к новому 2025-2026 учебному году</w:t>
      </w:r>
    </w:p>
    <w:p w14:paraId="32D2C0B7" w14:textId="77777777" w:rsidR="00DB21CF" w:rsidRDefault="00A30F7A" w:rsidP="00A30F7A">
      <w:pPr>
        <w:tabs>
          <w:tab w:val="left" w:pos="3550"/>
        </w:tabs>
        <w:jc w:val="center"/>
        <w:rPr>
          <w:szCs w:val="28"/>
        </w:rPr>
      </w:pPr>
      <w:r>
        <w:rPr>
          <w:szCs w:val="28"/>
        </w:rPr>
        <w:t xml:space="preserve"> </w:t>
      </w:r>
    </w:p>
    <w:p w14:paraId="5A37FF33" w14:textId="742F820D" w:rsidR="0012366B" w:rsidRDefault="0012366B" w:rsidP="009135F9">
      <w:pPr>
        <w:tabs>
          <w:tab w:val="left" w:pos="3550"/>
        </w:tabs>
        <w:ind w:firstLine="709"/>
        <w:jc w:val="both"/>
        <w:rPr>
          <w:szCs w:val="28"/>
        </w:rPr>
      </w:pPr>
      <w:r>
        <w:rPr>
          <w:szCs w:val="28"/>
        </w:rPr>
        <w:t xml:space="preserve">На территории </w:t>
      </w:r>
      <w:r w:rsidR="00A30F7A">
        <w:rPr>
          <w:szCs w:val="28"/>
        </w:rPr>
        <w:t xml:space="preserve">муниципального образования Белореченский муниципальный район Краснодарского края функционирует </w:t>
      </w:r>
      <w:r w:rsidR="00A67E5A">
        <w:rPr>
          <w:szCs w:val="28"/>
        </w:rPr>
        <w:t>71 образовательная организация</w:t>
      </w:r>
      <w:r w:rsidR="00412D9F">
        <w:rPr>
          <w:szCs w:val="28"/>
        </w:rPr>
        <w:t>, включающа</w:t>
      </w:r>
      <w:r w:rsidR="000A34F2">
        <w:rPr>
          <w:szCs w:val="28"/>
        </w:rPr>
        <w:t xml:space="preserve">я </w:t>
      </w:r>
      <w:r w:rsidR="00D71792">
        <w:rPr>
          <w:szCs w:val="28"/>
        </w:rPr>
        <w:t>78 объект</w:t>
      </w:r>
      <w:r w:rsidR="00A67E5A">
        <w:rPr>
          <w:szCs w:val="28"/>
        </w:rPr>
        <w:t>ов</w:t>
      </w:r>
      <w:r w:rsidR="00D71792">
        <w:rPr>
          <w:szCs w:val="28"/>
        </w:rPr>
        <w:t xml:space="preserve"> категорирования АТЗ </w:t>
      </w:r>
      <w:r w:rsidR="00A67E5A">
        <w:rPr>
          <w:szCs w:val="28"/>
        </w:rPr>
        <w:t>подведомственных</w:t>
      </w:r>
      <w:r w:rsidR="00D71792">
        <w:rPr>
          <w:szCs w:val="28"/>
        </w:rPr>
        <w:t xml:space="preserve"> управлению образованием. Из них 1 объект первой категории опасности МБОУ СОШ 5, 4 объекта второй категории, 52 объекта третьей и 21 объект 4 категории.</w:t>
      </w:r>
    </w:p>
    <w:p w14:paraId="314635C0" w14:textId="77777777" w:rsidR="00D470EE" w:rsidRDefault="00644D99" w:rsidP="009135F9">
      <w:pPr>
        <w:tabs>
          <w:tab w:val="left" w:pos="3550"/>
        </w:tabs>
        <w:ind w:firstLine="709"/>
        <w:jc w:val="both"/>
        <w:rPr>
          <w:szCs w:val="28"/>
        </w:rPr>
      </w:pPr>
      <w:r>
        <w:rPr>
          <w:szCs w:val="28"/>
        </w:rPr>
        <w:t xml:space="preserve">В рамках подготовки учебных заведений к новому учебному году в образовательных организациях проведены следующие виды ремонтных работ: </w:t>
      </w:r>
      <w:r w:rsidR="00245B15">
        <w:rPr>
          <w:szCs w:val="28"/>
        </w:rPr>
        <w:t xml:space="preserve">       </w:t>
      </w:r>
    </w:p>
    <w:p w14:paraId="6D88C1A4" w14:textId="77777777" w:rsidR="00245B15" w:rsidRDefault="00245B15" w:rsidP="009135F9">
      <w:pPr>
        <w:tabs>
          <w:tab w:val="left" w:pos="3550"/>
        </w:tabs>
        <w:ind w:firstLine="709"/>
        <w:jc w:val="both"/>
        <w:rPr>
          <w:szCs w:val="28"/>
        </w:rPr>
      </w:pPr>
      <w:r>
        <w:rPr>
          <w:szCs w:val="28"/>
        </w:rPr>
        <w:t xml:space="preserve">      </w:t>
      </w:r>
    </w:p>
    <w:tbl>
      <w:tblPr>
        <w:tblW w:w="8813" w:type="dxa"/>
        <w:tblInd w:w="113" w:type="dxa"/>
        <w:tblLook w:val="04A0" w:firstRow="1" w:lastRow="0" w:firstColumn="1" w:lastColumn="0" w:noHBand="0" w:noVBand="1"/>
      </w:tblPr>
      <w:tblGrid>
        <w:gridCol w:w="1320"/>
        <w:gridCol w:w="5338"/>
        <w:gridCol w:w="2155"/>
      </w:tblGrid>
      <w:tr w:rsidR="00245B15" w:rsidRPr="00D40321" w14:paraId="629B6178" w14:textId="77777777" w:rsidTr="00F142B8">
        <w:trPr>
          <w:trHeight w:val="1260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9A7F1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5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2C89AB" w14:textId="77777777" w:rsidR="00245B15" w:rsidRPr="00D40321" w:rsidRDefault="00A30F7A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виды работ, выполненны</w:t>
            </w:r>
            <w:r w:rsidR="00245B15" w:rsidRPr="00D40321">
              <w:rPr>
                <w:color w:val="000000"/>
                <w:sz w:val="22"/>
                <w:szCs w:val="22"/>
              </w:rPr>
              <w:t>х в ходе подготовки к новому учебному году</w:t>
            </w:r>
          </w:p>
        </w:tc>
        <w:tc>
          <w:tcPr>
            <w:tcW w:w="2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AA12AD" w14:textId="77777777" w:rsidR="00245B15" w:rsidRPr="00D40321" w:rsidRDefault="00245B15" w:rsidP="00EF5D77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сумма з</w:t>
            </w:r>
            <w:r w:rsidR="007E7A88">
              <w:rPr>
                <w:color w:val="000000"/>
                <w:sz w:val="22"/>
                <w:szCs w:val="22"/>
              </w:rPr>
              <w:t>атраченных средств (рублей) на проведени</w:t>
            </w:r>
            <w:r w:rsidRPr="00D40321">
              <w:rPr>
                <w:color w:val="000000"/>
                <w:sz w:val="22"/>
                <w:szCs w:val="22"/>
              </w:rPr>
              <w:t xml:space="preserve">е </w:t>
            </w:r>
            <w:r w:rsidR="00EF5D77" w:rsidRPr="00D40321">
              <w:rPr>
                <w:color w:val="000000"/>
                <w:sz w:val="22"/>
                <w:szCs w:val="22"/>
              </w:rPr>
              <w:t>ремонтных работ</w:t>
            </w:r>
            <w:r w:rsidR="007E7A8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45B15" w:rsidRPr="00D40321" w14:paraId="529377D7" w14:textId="77777777" w:rsidTr="00F142B8">
        <w:trPr>
          <w:trHeight w:val="189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F73306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гимназия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6D65BE" w14:textId="77777777" w:rsidR="00245B15" w:rsidRPr="00D40321" w:rsidRDefault="007E7A88" w:rsidP="00245B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Текущий ремонт гардеробных поме</w:t>
            </w:r>
            <w:r w:rsidR="00245B15" w:rsidRPr="00D40321">
              <w:rPr>
                <w:color w:val="000000"/>
                <w:sz w:val="22"/>
                <w:szCs w:val="22"/>
              </w:rPr>
              <w:t xml:space="preserve">щений 1 этажа (покраска стен, плинтусов);  текущий ремонт 7 кабинета (замена стяжки пола) ; в 7 кабинете  (замена покрытия пола укладка плитки);  текущий ремонт кабинета 14(Шпатлевка </w:t>
            </w:r>
            <w:proofErr w:type="spellStart"/>
            <w:r w:rsidR="00245B15" w:rsidRPr="00D40321">
              <w:rPr>
                <w:color w:val="000000"/>
                <w:sz w:val="22"/>
                <w:szCs w:val="22"/>
              </w:rPr>
              <w:t>покраско</w:t>
            </w:r>
            <w:proofErr w:type="spellEnd"/>
            <w:r w:rsidR="00245B15" w:rsidRPr="00D40321">
              <w:rPr>
                <w:color w:val="000000"/>
                <w:sz w:val="22"/>
                <w:szCs w:val="22"/>
              </w:rPr>
              <w:t xml:space="preserve"> стен); текущий ремонт коридоров 1,2,3 этажа (покраска, побелка стен и плинтусов); </w:t>
            </w:r>
            <w:proofErr w:type="spellStart"/>
            <w:r w:rsidR="00245B15" w:rsidRPr="00D40321">
              <w:rPr>
                <w:color w:val="000000"/>
                <w:sz w:val="22"/>
                <w:szCs w:val="22"/>
              </w:rPr>
              <w:t>устройсво</w:t>
            </w:r>
            <w:proofErr w:type="spellEnd"/>
            <w:r w:rsidR="00245B15" w:rsidRPr="00D40321">
              <w:rPr>
                <w:color w:val="000000"/>
                <w:sz w:val="22"/>
                <w:szCs w:val="22"/>
              </w:rPr>
              <w:t xml:space="preserve"> ограждения территории МАОУ </w:t>
            </w:r>
            <w:proofErr w:type="spellStart"/>
            <w:r w:rsidR="00245B15" w:rsidRPr="00D40321">
              <w:rPr>
                <w:color w:val="000000"/>
                <w:sz w:val="22"/>
                <w:szCs w:val="22"/>
              </w:rPr>
              <w:t>гимнаия</w:t>
            </w:r>
            <w:proofErr w:type="spellEnd"/>
            <w:r w:rsidR="00245B15" w:rsidRPr="00D40321">
              <w:rPr>
                <w:color w:val="000000"/>
                <w:sz w:val="22"/>
                <w:szCs w:val="22"/>
              </w:rPr>
              <w:t xml:space="preserve"> .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E4E789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1</w:t>
            </w:r>
            <w:r w:rsidR="002D74E4">
              <w:rPr>
                <w:color w:val="000000"/>
                <w:sz w:val="22"/>
                <w:szCs w:val="22"/>
              </w:rPr>
              <w:t> </w:t>
            </w:r>
            <w:r w:rsidRPr="00D40321">
              <w:rPr>
                <w:color w:val="000000"/>
                <w:sz w:val="22"/>
                <w:szCs w:val="22"/>
              </w:rPr>
              <w:t>604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057,29</w:t>
            </w:r>
            <w:r w:rsidR="007E7A88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4073C9B6" w14:textId="77777777" w:rsidTr="00F142B8">
        <w:trPr>
          <w:trHeight w:val="126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6963B8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1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238A46" w14:textId="77777777" w:rsidR="00245B15" w:rsidRPr="00D40321" w:rsidRDefault="007E7A88" w:rsidP="002D74E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</w:t>
            </w:r>
            <w:r w:rsidR="00245B15" w:rsidRPr="00D40321">
              <w:rPr>
                <w:color w:val="000000"/>
                <w:sz w:val="22"/>
                <w:szCs w:val="22"/>
              </w:rPr>
              <w:t>ный ремонт оконных блоков здания литер Б</w:t>
            </w:r>
            <w:r w:rsidR="00245B15" w:rsidRPr="00D40321">
              <w:rPr>
                <w:color w:val="000000"/>
                <w:sz w:val="22"/>
                <w:szCs w:val="22"/>
              </w:rPr>
              <w:br/>
              <w:t>Косметический ремонт коридора 1-го этажа в здании Литер А</w:t>
            </w:r>
            <w:r w:rsidR="00245B15" w:rsidRPr="00D40321">
              <w:rPr>
                <w:color w:val="000000"/>
                <w:sz w:val="22"/>
                <w:szCs w:val="22"/>
              </w:rPr>
              <w:br/>
              <w:t>Косметический ремонт помещений зданий Литер А</w:t>
            </w:r>
            <w:r w:rsidR="00245B15" w:rsidRPr="00D40321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7C5FCA" w14:textId="77777777" w:rsidR="00245B15" w:rsidRPr="00D40321" w:rsidRDefault="00245B15" w:rsidP="002D74E4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1</w:t>
            </w:r>
            <w:r w:rsidR="002D74E4">
              <w:rPr>
                <w:color w:val="000000"/>
                <w:sz w:val="22"/>
                <w:szCs w:val="22"/>
              </w:rPr>
              <w:t> </w:t>
            </w:r>
            <w:r w:rsidRPr="00D40321">
              <w:rPr>
                <w:color w:val="000000"/>
                <w:sz w:val="22"/>
                <w:szCs w:val="22"/>
              </w:rPr>
              <w:t>463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033,04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  <w:r w:rsidRPr="00D40321">
              <w:rPr>
                <w:color w:val="000000"/>
                <w:sz w:val="22"/>
                <w:szCs w:val="22"/>
              </w:rPr>
              <w:br/>
            </w:r>
            <w:r w:rsidRPr="00D40321">
              <w:rPr>
                <w:color w:val="000000"/>
                <w:sz w:val="22"/>
                <w:szCs w:val="22"/>
              </w:rPr>
              <w:br/>
            </w:r>
          </w:p>
        </w:tc>
      </w:tr>
      <w:tr w:rsidR="00245B15" w:rsidRPr="00D40321" w14:paraId="25BC09C5" w14:textId="77777777" w:rsidTr="00F142B8">
        <w:trPr>
          <w:trHeight w:val="64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0E123A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DDFD01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Текущий ремонт коридоров 1,2,3,4 этажа (</w:t>
            </w:r>
            <w:proofErr w:type="spellStart"/>
            <w:proofErr w:type="gramStart"/>
            <w:r w:rsidRPr="00D40321">
              <w:rPr>
                <w:color w:val="000000"/>
                <w:sz w:val="22"/>
                <w:szCs w:val="22"/>
              </w:rPr>
              <w:t>покраска,побелка</w:t>
            </w:r>
            <w:proofErr w:type="spellEnd"/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стен и плинтусов, счет на сумму 236455 рублей не оплачен), замена светильников в кабинете № 10, установка оконных ручек, замена дверей в туалете на первом и третьем этажах, приобретение вызывной панели на входную калитку.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400993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316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820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0252C91A" w14:textId="77777777" w:rsidTr="00F142B8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CF9B57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3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C872B19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 </w:t>
            </w:r>
            <w:r w:rsidR="00174A2A" w:rsidRPr="00D40321">
              <w:rPr>
                <w:color w:val="000000"/>
                <w:sz w:val="22"/>
                <w:szCs w:val="22"/>
              </w:rPr>
              <w:t>Текущий ремонт кабинетов, коридора (покраска стен</w:t>
            </w:r>
            <w:proofErr w:type="gramStart"/>
            <w:r w:rsidR="00174A2A" w:rsidRPr="00D40321">
              <w:rPr>
                <w:color w:val="000000"/>
                <w:sz w:val="22"/>
                <w:szCs w:val="22"/>
              </w:rPr>
              <w:t>) ,</w:t>
            </w:r>
            <w:proofErr w:type="gramEnd"/>
            <w:r w:rsidR="00174A2A" w:rsidRPr="00D40321">
              <w:rPr>
                <w:color w:val="000000"/>
                <w:sz w:val="22"/>
                <w:szCs w:val="22"/>
              </w:rPr>
              <w:t xml:space="preserve"> побелка фасада здания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8D5DC3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 </w:t>
            </w:r>
            <w:r w:rsidR="007E1820">
              <w:rPr>
                <w:color w:val="000000"/>
                <w:sz w:val="22"/>
                <w:szCs w:val="22"/>
              </w:rPr>
              <w:t>93296,0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10BE7E8B" w14:textId="77777777" w:rsidTr="00F142B8">
        <w:trPr>
          <w:trHeight w:val="94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F993F5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4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DE99C" w14:textId="77777777" w:rsidR="00245B15" w:rsidRPr="00D40321" w:rsidRDefault="00245B15" w:rsidP="00245B15">
            <w:pPr>
              <w:jc w:val="center"/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Текущий ремонт учебных кабинетов, замена оконных ручек, замена полового покрытия в рекреации, покраска стен в коридорах, текущий ремонт водопровода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E7DAB8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110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000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77A35B44" w14:textId="77777777" w:rsidTr="00F142B8">
        <w:trPr>
          <w:trHeight w:val="220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0948B9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lastRenderedPageBreak/>
              <w:t>СОШ 5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37E42F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Текущий ремонт холла 1,2,3 этажа (покраска стен, плинтусов); текущий ремонт спортивного зала (покраска стен, полового покрытия); текущий ремонт 38 кабинета (покраска стен); текущий ремонт 28 кабинета (покрытие лаком паркета); замена полового покрытия в 7 кабинете (укладка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линолиума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>); текущий ремонт туалета на первом этаже (замена унитазов); текущий ремонт туалета на третьем этаже (замена раковины, унитаза, крана), замена оконных ручек.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39A609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454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460,00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42408B1B" w14:textId="77777777" w:rsidTr="00F142B8">
        <w:trPr>
          <w:trHeight w:val="78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F14227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6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83B526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Капитальный ремонт зданий литер А и литер Б, замена всех оконных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ручек ,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замена  в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пищеблоке столов и стульев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, ,изготовление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отмостки здания литер </w:t>
            </w:r>
            <w:proofErr w:type="spellStart"/>
            <w:proofErr w:type="gramStart"/>
            <w:r w:rsidRPr="00D40321">
              <w:rPr>
                <w:color w:val="000000"/>
                <w:sz w:val="22"/>
                <w:szCs w:val="22"/>
              </w:rPr>
              <w:t>А,демонаж</w:t>
            </w:r>
            <w:proofErr w:type="spellEnd"/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и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замена  радиаторов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отопления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1C94A9F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35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799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868,5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535E0749" w14:textId="77777777" w:rsidTr="00F142B8">
        <w:trPr>
          <w:trHeight w:val="82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256061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ООШ 7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EF2D59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 </w:t>
            </w:r>
            <w:r w:rsidR="00DB4D32" w:rsidRPr="00D40321">
              <w:rPr>
                <w:color w:val="000000"/>
                <w:sz w:val="22"/>
                <w:szCs w:val="22"/>
              </w:rPr>
              <w:t>текущий ремонт классных комнат, холлов, коридоров, спортзала, пищеблока, замена оконных ручек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AB8D71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113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965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6E932867" w14:textId="77777777" w:rsidTr="00F142B8">
        <w:trPr>
          <w:trHeight w:val="189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4A5030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8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F32505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Текущий ремонт коридоров 1,2,3 этажа (покраска, побелка стен и плинтусов), замена полового покрытия в 22, 30, 35 кабинетах (укладка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линолиума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>), текущий ремонт туалета на 2 этаже (замена и ремонт бочков унитазов), текущий ремонт потолка 3 этажа "Армстронг" с заменой светильников освещения, установка оконных ручек, текущий ремонт классов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DFF3A8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1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250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000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28B3CA31" w14:textId="77777777" w:rsidTr="00F142B8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81F659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9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AD482C7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Текущий ремонт кабинет</w:t>
            </w:r>
            <w:r w:rsidR="007210EA" w:rsidRPr="00D40321">
              <w:rPr>
                <w:color w:val="000000"/>
                <w:sz w:val="22"/>
                <w:szCs w:val="22"/>
              </w:rPr>
              <w:t>ов, коридоров (покраска стен, па</w:t>
            </w:r>
            <w:r w:rsidRPr="00D40321">
              <w:rPr>
                <w:color w:val="000000"/>
                <w:sz w:val="22"/>
                <w:szCs w:val="22"/>
              </w:rPr>
              <w:t xml:space="preserve">нелей, потолков)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AA1350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 </w:t>
            </w:r>
            <w:r w:rsidR="007210EA" w:rsidRPr="00D40321">
              <w:rPr>
                <w:color w:val="000000"/>
                <w:sz w:val="22"/>
                <w:szCs w:val="22"/>
              </w:rPr>
              <w:t>250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="007210EA" w:rsidRPr="00D40321">
              <w:rPr>
                <w:color w:val="000000"/>
                <w:sz w:val="22"/>
                <w:szCs w:val="22"/>
              </w:rPr>
              <w:t>000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1E0441" w:rsidRPr="00D40321" w14:paraId="43E441CE" w14:textId="77777777" w:rsidTr="00D13AB8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608362" w14:textId="77777777" w:rsidR="001E0441" w:rsidRPr="00D40321" w:rsidRDefault="001E0441" w:rsidP="001E044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11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9D0850" w14:textId="77777777" w:rsidR="001E0441" w:rsidRPr="00D40321" w:rsidRDefault="001E0441" w:rsidP="001E0441">
            <w:pPr>
              <w:rPr>
                <w:sz w:val="22"/>
                <w:szCs w:val="22"/>
              </w:rPr>
            </w:pPr>
            <w:r w:rsidRPr="00D40321">
              <w:rPr>
                <w:sz w:val="22"/>
                <w:szCs w:val="22"/>
              </w:rPr>
              <w:t xml:space="preserve">Текущий ремонт коридоров и кабинетов на 1,2 этажах здания школы </w:t>
            </w:r>
            <w:proofErr w:type="gramStart"/>
            <w:r w:rsidRPr="00D40321">
              <w:rPr>
                <w:sz w:val="22"/>
                <w:szCs w:val="22"/>
              </w:rPr>
              <w:t>( покраска</w:t>
            </w:r>
            <w:proofErr w:type="gramEnd"/>
            <w:r w:rsidRPr="00D40321">
              <w:rPr>
                <w:sz w:val="22"/>
                <w:szCs w:val="22"/>
              </w:rPr>
              <w:t xml:space="preserve"> стен. пола), косметический ремонт спортивного зала, капитальный ремонт туалета на 2 этаже, замена двери в </w:t>
            </w:r>
            <w:proofErr w:type="spellStart"/>
            <w:r w:rsidRPr="00D40321">
              <w:rPr>
                <w:sz w:val="22"/>
                <w:szCs w:val="22"/>
              </w:rPr>
              <w:t>каб</w:t>
            </w:r>
            <w:proofErr w:type="spellEnd"/>
            <w:r w:rsidRPr="00D40321">
              <w:rPr>
                <w:sz w:val="22"/>
                <w:szCs w:val="22"/>
              </w:rPr>
              <w:t>. №12, частичный ремонт ограждения, установка оконных ограничителей.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54CA5F" w14:textId="77777777" w:rsidR="001E0441" w:rsidRPr="00D40321" w:rsidRDefault="001E0441" w:rsidP="00F504B9">
            <w:pPr>
              <w:rPr>
                <w:sz w:val="22"/>
                <w:szCs w:val="22"/>
              </w:rPr>
            </w:pPr>
            <w:r w:rsidRPr="00D40321">
              <w:rPr>
                <w:sz w:val="22"/>
                <w:szCs w:val="22"/>
              </w:rPr>
              <w:t>952 000,00</w:t>
            </w:r>
            <w:r w:rsidR="002D74E4">
              <w:rPr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4922518C" w14:textId="77777777" w:rsidTr="00F142B8">
        <w:trPr>
          <w:trHeight w:val="63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6BD4485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12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FA5D23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40321">
              <w:rPr>
                <w:color w:val="000000"/>
                <w:sz w:val="22"/>
                <w:szCs w:val="22"/>
              </w:rPr>
              <w:t>Электролабораторные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испытания и измерения электроустановок, ремонт оконных ручек, текущий ремонт кабинетов, спортзала и коридоров.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D3D1BF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119 932,00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5B62E835" w14:textId="77777777" w:rsidTr="00F142B8">
        <w:trPr>
          <w:trHeight w:val="94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9F3470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ООШ 13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AB7897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Текущий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ремонт  кабинетов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, коридоров,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пищеблока ,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спортивного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кабинета( покраска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40321">
              <w:rPr>
                <w:color w:val="000000"/>
                <w:sz w:val="22"/>
                <w:szCs w:val="22"/>
              </w:rPr>
              <w:t>стен,потолков</w:t>
            </w:r>
            <w:proofErr w:type="spellEnd"/>
            <w:proofErr w:type="gramEnd"/>
            <w:r w:rsidRPr="00D40321">
              <w:rPr>
                <w:color w:val="000000"/>
                <w:sz w:val="22"/>
                <w:szCs w:val="22"/>
              </w:rPr>
              <w:t>, полов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) .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Электролабораторные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испытания и измерения электроустановок. Установка септика.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3E12C6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 </w:t>
            </w:r>
            <w:r w:rsidR="00B26CFD" w:rsidRPr="00D40321">
              <w:rPr>
                <w:color w:val="000000"/>
                <w:sz w:val="22"/>
                <w:szCs w:val="22"/>
              </w:rPr>
              <w:t>395</w:t>
            </w:r>
            <w:r w:rsidR="008B38ED">
              <w:rPr>
                <w:color w:val="000000"/>
                <w:sz w:val="22"/>
                <w:szCs w:val="22"/>
              </w:rPr>
              <w:t> </w:t>
            </w:r>
            <w:r w:rsidR="00B26CFD" w:rsidRPr="00D40321">
              <w:rPr>
                <w:color w:val="000000"/>
                <w:sz w:val="22"/>
                <w:szCs w:val="22"/>
              </w:rPr>
              <w:t>000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3EF31E92" w14:textId="77777777" w:rsidTr="00F142B8">
        <w:trPr>
          <w:trHeight w:val="157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730E85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ООШ 14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00F947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40321">
              <w:rPr>
                <w:color w:val="000000"/>
                <w:sz w:val="22"/>
                <w:szCs w:val="22"/>
              </w:rPr>
              <w:t>Электролабораторные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испытания и измерения электроустановок, замена оконных ручек, текущий ремонт кабинетов, спортзала и </w:t>
            </w:r>
            <w:proofErr w:type="spellStart"/>
            <w:proofErr w:type="gramStart"/>
            <w:r w:rsidRPr="00D40321">
              <w:rPr>
                <w:color w:val="000000"/>
                <w:sz w:val="22"/>
                <w:szCs w:val="22"/>
              </w:rPr>
              <w:t>коридоров.В</w:t>
            </w:r>
            <w:proofErr w:type="spellEnd"/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библиотеке проведен текущий ремонт (выровнены стены листами </w:t>
            </w:r>
            <w:proofErr w:type="spellStart"/>
            <w:proofErr w:type="gramStart"/>
            <w:r w:rsidRPr="00D40321">
              <w:rPr>
                <w:color w:val="000000"/>
                <w:sz w:val="22"/>
                <w:szCs w:val="22"/>
              </w:rPr>
              <w:t>ГКЛ,отшпаклеваны</w:t>
            </w:r>
            <w:proofErr w:type="spellEnd"/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proofErr w:type="gramStart"/>
            <w:r w:rsidRPr="00D40321">
              <w:rPr>
                <w:color w:val="000000"/>
                <w:sz w:val="22"/>
                <w:szCs w:val="22"/>
              </w:rPr>
              <w:t>окрашены,установлен</w:t>
            </w:r>
            <w:proofErr w:type="spellEnd"/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подвесной потолок и новые </w:t>
            </w:r>
            <w:proofErr w:type="spellStart"/>
            <w:proofErr w:type="gramStart"/>
            <w:r w:rsidRPr="00D40321">
              <w:rPr>
                <w:color w:val="000000"/>
                <w:sz w:val="22"/>
                <w:szCs w:val="22"/>
              </w:rPr>
              <w:t>светильники,заменена</w:t>
            </w:r>
            <w:proofErr w:type="spellEnd"/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40321">
              <w:rPr>
                <w:color w:val="000000"/>
                <w:sz w:val="22"/>
                <w:szCs w:val="22"/>
              </w:rPr>
              <w:t>электропроводка.Установлен</w:t>
            </w:r>
            <w:proofErr w:type="spellEnd"/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новый дверной блок.)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1680776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380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500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1E0441" w:rsidRPr="00D40321" w14:paraId="5BEF350C" w14:textId="77777777" w:rsidTr="00A00206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E8A5AD" w14:textId="77777777" w:rsidR="001E0441" w:rsidRPr="00D40321" w:rsidRDefault="001E0441" w:rsidP="001E044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ООШ 15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28A122" w14:textId="77777777" w:rsidR="001E0441" w:rsidRPr="00D40321" w:rsidRDefault="001E0441" w:rsidP="001E0441">
            <w:pPr>
              <w:rPr>
                <w:sz w:val="22"/>
                <w:szCs w:val="22"/>
              </w:rPr>
            </w:pPr>
            <w:r w:rsidRPr="00D40321">
              <w:rPr>
                <w:sz w:val="22"/>
                <w:szCs w:val="22"/>
              </w:rPr>
              <w:t xml:space="preserve">Текущий ремонт классных комнат, коридора (покраска стен), побелка фасада здания 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BA738A" w14:textId="77777777" w:rsidR="001E0441" w:rsidRPr="00D40321" w:rsidRDefault="001E0441" w:rsidP="00F504B9">
            <w:pPr>
              <w:rPr>
                <w:sz w:val="22"/>
                <w:szCs w:val="22"/>
              </w:rPr>
            </w:pPr>
            <w:r w:rsidRPr="00D40321">
              <w:rPr>
                <w:sz w:val="22"/>
                <w:szCs w:val="22"/>
              </w:rPr>
              <w:t>25</w:t>
            </w:r>
            <w:r w:rsidR="002D74E4">
              <w:rPr>
                <w:sz w:val="22"/>
                <w:szCs w:val="22"/>
              </w:rPr>
              <w:t xml:space="preserve"> </w:t>
            </w:r>
            <w:r w:rsidRPr="00D40321">
              <w:rPr>
                <w:sz w:val="22"/>
                <w:szCs w:val="22"/>
              </w:rPr>
              <w:t>000</w:t>
            </w:r>
            <w:r w:rsidR="008B38ED">
              <w:rPr>
                <w:sz w:val="22"/>
                <w:szCs w:val="22"/>
              </w:rPr>
              <w:t>,0</w:t>
            </w:r>
            <w:r w:rsidR="002D74E4">
              <w:rPr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35B6F864" w14:textId="77777777" w:rsidTr="00F142B8">
        <w:trPr>
          <w:trHeight w:val="75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D2E4E1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16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FA34535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Установка оконных ручек, текущий ремонт кабинетов, коридоров с покраской стен, потолков, </w:t>
            </w:r>
            <w:proofErr w:type="spellStart"/>
            <w:proofErr w:type="gramStart"/>
            <w:r w:rsidRPr="00D40321">
              <w:rPr>
                <w:color w:val="000000"/>
                <w:sz w:val="22"/>
                <w:szCs w:val="22"/>
              </w:rPr>
              <w:t>пола,электролабораторные</w:t>
            </w:r>
            <w:proofErr w:type="spellEnd"/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испытания и измерения электроустановок, настил линолеума в кабинетах "Точка роста", дооборудование системы видеонаблюдения, установка ограждения на кровлю,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A2E84E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637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200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51B30EA0" w14:textId="77777777" w:rsidTr="00F142B8">
        <w:trPr>
          <w:trHeight w:val="94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63D810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lastRenderedPageBreak/>
              <w:t>ООШ 17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64BF71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40321">
              <w:rPr>
                <w:color w:val="000000"/>
                <w:sz w:val="22"/>
                <w:szCs w:val="22"/>
              </w:rPr>
              <w:t>Электролабораторные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испытания и измерения электроустановок, ремонт оконных ручек, текущий ремонт кабинетов, спортзала и коридоров. Замена дверей в кабинетах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1145E4" w14:textId="77777777" w:rsidR="00245B15" w:rsidRPr="00D40321" w:rsidRDefault="008B38ED" w:rsidP="00F504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130 156,</w:t>
            </w:r>
            <w:r w:rsidR="00245B15" w:rsidRPr="00D40321">
              <w:rPr>
                <w:color w:val="000000"/>
                <w:sz w:val="22"/>
                <w:szCs w:val="22"/>
              </w:rPr>
              <w:t>00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0511B79F" w14:textId="77777777" w:rsidTr="00F142B8">
        <w:trPr>
          <w:trHeight w:val="126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44DEF3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18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629ED6A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40321">
              <w:rPr>
                <w:color w:val="000000"/>
                <w:sz w:val="22"/>
                <w:szCs w:val="22"/>
              </w:rPr>
              <w:t>Электролабораторные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испытания и измерения электроустановок. Текущий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 xml:space="preserve">ремонт 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класных</w:t>
            </w:r>
            <w:proofErr w:type="spellEnd"/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комнат, служебных помещений, актового зала, спортивного зала,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рекриаций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, коридоров школы 1-3 этаж (штукатурка стен, покраска стен и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пола)  Замена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оконных ручек.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85CCE2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222 548,90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1E0441" w:rsidRPr="00D40321" w14:paraId="4D9E91A8" w14:textId="77777777" w:rsidTr="00DD6074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BE071D" w14:textId="77777777" w:rsidR="001E0441" w:rsidRPr="00D40321" w:rsidRDefault="001E0441" w:rsidP="001E044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ООШ 19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2392EB" w14:textId="77777777" w:rsidR="001E0441" w:rsidRPr="00D40321" w:rsidRDefault="001E0441" w:rsidP="001E0441">
            <w:pPr>
              <w:rPr>
                <w:sz w:val="22"/>
                <w:szCs w:val="22"/>
              </w:rPr>
            </w:pPr>
            <w:proofErr w:type="spellStart"/>
            <w:r w:rsidRPr="00D40321">
              <w:rPr>
                <w:sz w:val="22"/>
                <w:szCs w:val="22"/>
              </w:rPr>
              <w:t>Электролабораторные</w:t>
            </w:r>
            <w:proofErr w:type="spellEnd"/>
            <w:r w:rsidRPr="00D40321">
              <w:rPr>
                <w:sz w:val="22"/>
                <w:szCs w:val="22"/>
              </w:rPr>
              <w:t xml:space="preserve"> испытания и измерения электроустановок, замена светильников, подведение холодного, горячего водоснабжения в кабинеты начальных классов, зарядка огнетушителей,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C848D2" w14:textId="77777777" w:rsidR="001E0441" w:rsidRPr="00D40321" w:rsidRDefault="001E0441" w:rsidP="00F504B9">
            <w:pPr>
              <w:rPr>
                <w:sz w:val="22"/>
                <w:szCs w:val="22"/>
              </w:rPr>
            </w:pPr>
            <w:r w:rsidRPr="00D40321">
              <w:rPr>
                <w:sz w:val="22"/>
                <w:szCs w:val="22"/>
              </w:rPr>
              <w:t>151 454,70</w:t>
            </w:r>
            <w:r w:rsidR="002D74E4">
              <w:rPr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530DC4B5" w14:textId="77777777" w:rsidTr="00F142B8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46AD20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21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6C8F53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 </w:t>
            </w:r>
            <w:r w:rsidR="008A1C87" w:rsidRPr="00D40321">
              <w:rPr>
                <w:color w:val="000000"/>
                <w:sz w:val="22"/>
                <w:szCs w:val="22"/>
              </w:rPr>
              <w:t>Капитальный ремонт пищеблока, текущий ремонт классных комнат, холлов, коридоров, спортзала, замена оконных ручек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C32FCE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 </w:t>
            </w:r>
            <w:r w:rsidR="0073322D" w:rsidRPr="00D40321">
              <w:rPr>
                <w:color w:val="000000"/>
                <w:sz w:val="22"/>
                <w:szCs w:val="22"/>
              </w:rPr>
              <w:t>5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="0073322D" w:rsidRPr="00D40321">
              <w:rPr>
                <w:color w:val="000000"/>
                <w:sz w:val="22"/>
                <w:szCs w:val="22"/>
              </w:rPr>
              <w:t>684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="0073322D" w:rsidRPr="00D40321">
              <w:rPr>
                <w:color w:val="000000"/>
                <w:sz w:val="22"/>
                <w:szCs w:val="22"/>
              </w:rPr>
              <w:t>545,5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173BF4A0" w14:textId="77777777" w:rsidTr="00F142B8">
        <w:trPr>
          <w:trHeight w:val="126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40298C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ООШ 22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86B8E1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Текущий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ремонт  кабинетов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, коридоров,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пищеблока ,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спортивного кабинета, внутренних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туалетов( покраска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40321">
              <w:rPr>
                <w:color w:val="000000"/>
                <w:sz w:val="22"/>
                <w:szCs w:val="22"/>
              </w:rPr>
              <w:t>стен,потолков</w:t>
            </w:r>
            <w:proofErr w:type="spellEnd"/>
            <w:proofErr w:type="gramEnd"/>
            <w:r w:rsidRPr="00D40321">
              <w:rPr>
                <w:color w:val="000000"/>
                <w:sz w:val="22"/>
                <w:szCs w:val="22"/>
              </w:rPr>
              <w:t>, полов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) .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Замена оконных ручек.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Электролабораторные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испытания и измерения электроустановок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6F3B20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71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050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67DC3A7F" w14:textId="77777777" w:rsidTr="00F142B8">
        <w:trPr>
          <w:trHeight w:val="252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2458DB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23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71CA18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Текущий ремонт кабинетов, спортивного зала, коридоров, пищеблока. Текущий ремонт кабинета директора и приемной (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шткукатурка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и покраска стен, укладка ламината). Благоустройство прилегающей территории перед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основновным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зданием школы (укладка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тратуарной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плитки), косметический ремонт фасада основного здания школы. Доукомплектование камерами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видеонаблюдения  в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рамках  антитеррористической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защищенности.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Электролабораторные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испытания и измерения электроустановок, ремонт оконных ручек.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62FEF7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380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180,00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730EA6" w:rsidRPr="00D40321" w14:paraId="54DE85CE" w14:textId="77777777" w:rsidTr="00F25847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BD0224" w14:textId="77777777" w:rsidR="00730EA6" w:rsidRPr="00D40321" w:rsidRDefault="00730EA6" w:rsidP="00730EA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ООШ 24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07D70D" w14:textId="77777777" w:rsidR="00730EA6" w:rsidRPr="00D40321" w:rsidRDefault="00730EA6" w:rsidP="00730EA6">
            <w:pPr>
              <w:rPr>
                <w:sz w:val="22"/>
                <w:szCs w:val="22"/>
              </w:rPr>
            </w:pPr>
            <w:r w:rsidRPr="00D40321">
              <w:rPr>
                <w:sz w:val="22"/>
                <w:szCs w:val="22"/>
              </w:rPr>
              <w:t>покраска кабинетов начальной школы, замена напольного покрытия 1 кабинета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D1DB7F" w14:textId="77777777" w:rsidR="00730EA6" w:rsidRPr="00D40321" w:rsidRDefault="00730EA6" w:rsidP="00F504B9">
            <w:pPr>
              <w:rPr>
                <w:sz w:val="22"/>
                <w:szCs w:val="22"/>
              </w:rPr>
            </w:pPr>
            <w:r w:rsidRPr="00D40321">
              <w:rPr>
                <w:sz w:val="22"/>
                <w:szCs w:val="22"/>
              </w:rPr>
              <w:t>75</w:t>
            </w:r>
            <w:r w:rsidR="008B38ED">
              <w:rPr>
                <w:sz w:val="22"/>
                <w:szCs w:val="22"/>
              </w:rPr>
              <w:t> </w:t>
            </w:r>
            <w:r w:rsidRPr="00D40321">
              <w:rPr>
                <w:sz w:val="22"/>
                <w:szCs w:val="22"/>
              </w:rPr>
              <w:t>000</w:t>
            </w:r>
            <w:r w:rsidR="008B38ED">
              <w:rPr>
                <w:sz w:val="22"/>
                <w:szCs w:val="22"/>
              </w:rPr>
              <w:t>,0</w:t>
            </w:r>
            <w:r w:rsidR="002D74E4">
              <w:rPr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2B995196" w14:textId="77777777" w:rsidTr="00F142B8">
        <w:trPr>
          <w:trHeight w:val="94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C0149D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ООШ 25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E3B0A4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Ремонт пола в мастерской, покраска дверей, покраска стен, покраска </w:t>
            </w:r>
            <w:proofErr w:type="spellStart"/>
            <w:proofErr w:type="gramStart"/>
            <w:r w:rsidRPr="00D40321">
              <w:rPr>
                <w:color w:val="000000"/>
                <w:sz w:val="22"/>
                <w:szCs w:val="22"/>
              </w:rPr>
              <w:t>кабинетов,покраска</w:t>
            </w:r>
            <w:proofErr w:type="spellEnd"/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служебных помещений и спортзала, покраска фасадов зданий, ремонт столовой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FC42BF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393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000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4A1DFA5F" w14:textId="77777777" w:rsidTr="00F142B8">
        <w:trPr>
          <w:trHeight w:val="136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3DBA3CF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26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281E82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капитальный ремонт пищеблока, текущий ремонт кровли, текущий ремонт спортивного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зала,  замена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оконных ручек, установка камер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виденаблюдения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в здании школы,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косметический  ремонт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учебных  классов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рекриаций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>, замена светильников в учебных кабинетах, дооборудование гардероба, проверка вентиляционных каналов, пожарных гидрантов, частичная замена оборудования в пищеблоке, замена столов и стульев в пищеблоке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A2720B0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11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980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974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2D74E4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339E80D3" w14:textId="77777777" w:rsidTr="00F142B8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1AE0DB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27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31234D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 </w:t>
            </w:r>
            <w:r w:rsidR="00F33150" w:rsidRPr="00D40321">
              <w:rPr>
                <w:color w:val="000000"/>
                <w:sz w:val="22"/>
                <w:szCs w:val="22"/>
              </w:rPr>
              <w:t>косметический ремонт учебных кабинетов и рекреаций, текущий ремонт контейнерной площадки с приобретением мусорных контейнеров, установка дополнительной умывальник раковины в обеденном зале, обустройство второго выхода в обеденном зале, частично текущий ремонт ограждения, замена оконных ручек с блокиратором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24109F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 </w:t>
            </w:r>
            <w:r w:rsidR="00477931" w:rsidRPr="00477931">
              <w:rPr>
                <w:color w:val="000000"/>
                <w:sz w:val="22"/>
                <w:szCs w:val="22"/>
              </w:rPr>
              <w:t>254</w:t>
            </w:r>
            <w:r w:rsidR="002D74E4">
              <w:rPr>
                <w:color w:val="000000"/>
                <w:sz w:val="22"/>
                <w:szCs w:val="22"/>
              </w:rPr>
              <w:t xml:space="preserve"> </w:t>
            </w:r>
            <w:r w:rsidR="00477931" w:rsidRPr="00477931">
              <w:rPr>
                <w:color w:val="000000"/>
                <w:sz w:val="22"/>
                <w:szCs w:val="22"/>
              </w:rPr>
              <w:t>660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6A47AD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1685FC4B" w14:textId="77777777" w:rsidTr="00F142B8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C0E90E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lastRenderedPageBreak/>
              <w:t>ООШ 28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B9A617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Текущий ремонт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коридоров ,покраска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и побелка стен в классах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6257853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 </w:t>
            </w:r>
            <w:r w:rsidR="0070149A">
              <w:rPr>
                <w:color w:val="000000"/>
                <w:sz w:val="22"/>
                <w:szCs w:val="22"/>
              </w:rPr>
              <w:t>25</w:t>
            </w:r>
            <w:r w:rsidR="00727E99">
              <w:rPr>
                <w:color w:val="000000"/>
                <w:sz w:val="22"/>
                <w:szCs w:val="22"/>
              </w:rPr>
              <w:t xml:space="preserve"> </w:t>
            </w:r>
            <w:r w:rsidR="0070149A">
              <w:rPr>
                <w:color w:val="000000"/>
                <w:sz w:val="22"/>
                <w:szCs w:val="22"/>
              </w:rPr>
              <w:t>000,0</w:t>
            </w:r>
            <w:r w:rsidR="006A47AD">
              <w:rPr>
                <w:color w:val="000000"/>
                <w:sz w:val="22"/>
                <w:szCs w:val="22"/>
              </w:rPr>
              <w:t xml:space="preserve"> </w:t>
            </w:r>
            <w:r w:rsidR="00727E99">
              <w:rPr>
                <w:color w:val="000000"/>
                <w:sz w:val="22"/>
                <w:szCs w:val="22"/>
              </w:rPr>
              <w:t>рублей</w:t>
            </w:r>
          </w:p>
        </w:tc>
      </w:tr>
      <w:tr w:rsidR="00083780" w:rsidRPr="00D40321" w14:paraId="0D6EEBFE" w14:textId="77777777" w:rsidTr="000B4BEB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2C91B4" w14:textId="77777777" w:rsidR="00083780" w:rsidRPr="00D40321" w:rsidRDefault="00083780" w:rsidP="0008378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29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DE72AB" w14:textId="77777777" w:rsidR="00083780" w:rsidRPr="00D40321" w:rsidRDefault="00083780" w:rsidP="00083780">
            <w:pPr>
              <w:rPr>
                <w:sz w:val="22"/>
                <w:szCs w:val="22"/>
              </w:rPr>
            </w:pPr>
            <w:r w:rsidRPr="00D40321">
              <w:rPr>
                <w:sz w:val="22"/>
                <w:szCs w:val="22"/>
              </w:rPr>
              <w:t>Текущий ремонт: покраска стен, дверей учебных кабинетов, гардеробной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E1E083" w14:textId="77777777" w:rsidR="00083780" w:rsidRPr="00D40321" w:rsidRDefault="00083780" w:rsidP="00F504B9">
            <w:pPr>
              <w:rPr>
                <w:sz w:val="22"/>
                <w:szCs w:val="22"/>
              </w:rPr>
            </w:pPr>
            <w:r w:rsidRPr="00D40321">
              <w:rPr>
                <w:sz w:val="22"/>
                <w:szCs w:val="22"/>
              </w:rPr>
              <w:t>320</w:t>
            </w:r>
            <w:r w:rsidR="00727E99">
              <w:rPr>
                <w:sz w:val="22"/>
                <w:szCs w:val="22"/>
              </w:rPr>
              <w:t xml:space="preserve"> </w:t>
            </w:r>
            <w:r w:rsidRPr="00D40321">
              <w:rPr>
                <w:sz w:val="22"/>
                <w:szCs w:val="22"/>
              </w:rPr>
              <w:t>000</w:t>
            </w:r>
            <w:r w:rsidR="008B38ED">
              <w:rPr>
                <w:sz w:val="22"/>
                <w:szCs w:val="22"/>
              </w:rPr>
              <w:t>,0</w:t>
            </w:r>
            <w:r w:rsidR="00727E99">
              <w:rPr>
                <w:sz w:val="22"/>
                <w:szCs w:val="22"/>
              </w:rPr>
              <w:t xml:space="preserve"> рублей </w:t>
            </w:r>
          </w:p>
        </w:tc>
      </w:tr>
      <w:tr w:rsidR="00245B15" w:rsidRPr="00D40321" w14:paraId="5FBE61CA" w14:textId="77777777" w:rsidTr="00F142B8">
        <w:trPr>
          <w:trHeight w:val="63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60200D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30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BA7614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Замена оконных ручек, текущий ремонт кабинетов,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Электролабораторные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испытания и измерения электроустановок.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50B1B7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 </w:t>
            </w:r>
            <w:r w:rsidR="00004BA1">
              <w:rPr>
                <w:rFonts w:ascii="Arial" w:hAnsi="Arial" w:cs="Arial"/>
                <w:sz w:val="20"/>
              </w:rPr>
              <w:t>151</w:t>
            </w:r>
            <w:r w:rsidR="00727E99">
              <w:rPr>
                <w:rFonts w:ascii="Arial" w:hAnsi="Arial" w:cs="Arial"/>
                <w:sz w:val="20"/>
              </w:rPr>
              <w:t xml:space="preserve"> </w:t>
            </w:r>
            <w:r w:rsidR="00004BA1">
              <w:rPr>
                <w:rFonts w:ascii="Arial" w:hAnsi="Arial" w:cs="Arial"/>
                <w:sz w:val="20"/>
              </w:rPr>
              <w:t>943,0</w:t>
            </w:r>
            <w:r w:rsidR="00727E99">
              <w:rPr>
                <w:rFonts w:ascii="Arial" w:hAnsi="Arial" w:cs="Arial"/>
                <w:sz w:val="20"/>
              </w:rPr>
              <w:t xml:space="preserve"> рублей</w:t>
            </w:r>
          </w:p>
        </w:tc>
      </w:tr>
      <w:tr w:rsidR="00245B15" w:rsidRPr="00D40321" w14:paraId="1E247BD0" w14:textId="77777777" w:rsidTr="00F142B8">
        <w:trPr>
          <w:trHeight w:val="252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BA77F2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31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985886" w14:textId="77777777" w:rsidR="00245B15" w:rsidRPr="00D40321" w:rsidRDefault="00245B15" w:rsidP="008C34C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40321">
              <w:rPr>
                <w:color w:val="000000"/>
                <w:sz w:val="22"/>
                <w:szCs w:val="22"/>
              </w:rPr>
              <w:t>электролабораторные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испытания и измерения электроустановок. Мероприятия по противопожарной безопасности, протоколы испытаний лестниц, люков, вентиляции, пожарного гидранта, перемотка рукавов, замена огнетушителя,  покраска коридоров и 26 классов 1-3 этажи, замена линолеума в раздевалке для девочек, замена занавесок в холле, замена ламп освещение в двух кабинетах, лабораторные исследования воды и освещения, установка ручек с замками на окна, дооборудование камера видеонаблюдения, покраска радиаторов,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89162C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 </w:t>
            </w:r>
            <w:r w:rsidR="008C34CF" w:rsidRPr="00D40321">
              <w:rPr>
                <w:color w:val="000000"/>
                <w:sz w:val="22"/>
                <w:szCs w:val="22"/>
              </w:rPr>
              <w:t>263</w:t>
            </w:r>
            <w:r w:rsidR="00727E99">
              <w:rPr>
                <w:color w:val="000000"/>
                <w:sz w:val="22"/>
                <w:szCs w:val="22"/>
              </w:rPr>
              <w:t xml:space="preserve"> </w:t>
            </w:r>
            <w:r w:rsidR="008C34CF" w:rsidRPr="00D40321">
              <w:rPr>
                <w:color w:val="000000"/>
                <w:sz w:val="22"/>
                <w:szCs w:val="22"/>
              </w:rPr>
              <w:t>264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727E99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357AF9DF" w14:textId="77777777" w:rsidTr="00F142B8">
        <w:trPr>
          <w:trHeight w:val="157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8AEAEA1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НОШ 39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6E4F0C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Окраска панелей в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холах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1 и 2 этажей, окраска стен 2 -х спортивных залов, окраска потолков частично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хола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1 этажа, покрытие паркета лаком в холе 1 этажа, замена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ленолиума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в холе 1 этажа (частично), покраска фундамента битумной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мастикой,электролабораторные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испытанния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и измерение электроустановок,  установка ручек с замками на окна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DB633E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188 223,00</w:t>
            </w:r>
            <w:r w:rsidR="00727E99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4F90FF1E" w14:textId="77777777" w:rsidTr="00F142B8">
        <w:trPr>
          <w:trHeight w:val="94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D0AA45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ООШ 32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20E3C5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Замена оконных ручек, текущий ремонт кабинетов и здания школы. Покраска фасада здания. </w:t>
            </w:r>
            <w:proofErr w:type="spellStart"/>
            <w:r w:rsidRPr="00D40321">
              <w:rPr>
                <w:color w:val="000000"/>
                <w:sz w:val="22"/>
                <w:szCs w:val="22"/>
              </w:rPr>
              <w:t>Электролабораторные</w:t>
            </w:r>
            <w:proofErr w:type="spellEnd"/>
            <w:r w:rsidRPr="00D40321">
              <w:rPr>
                <w:color w:val="000000"/>
                <w:sz w:val="22"/>
                <w:szCs w:val="22"/>
              </w:rPr>
              <w:t xml:space="preserve"> испытания и измерения электроустановок. Ремонт пола в кабинете директора и на пищеблоке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CEDA14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273</w:t>
            </w:r>
            <w:r w:rsidR="00727E99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000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727E99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458FA1B4" w14:textId="77777777" w:rsidTr="00F142B8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97F12D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ООШ 36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0C0591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Текущий ремонт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в  1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фойе, покраска стен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в  учебных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кабинетах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03E6AB0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 </w:t>
            </w:r>
            <w:r w:rsidR="00F4668F" w:rsidRPr="00D40321">
              <w:rPr>
                <w:color w:val="000000"/>
                <w:sz w:val="22"/>
                <w:szCs w:val="22"/>
              </w:rPr>
              <w:t>35</w:t>
            </w:r>
            <w:r w:rsidR="008B38ED">
              <w:rPr>
                <w:color w:val="000000"/>
                <w:sz w:val="22"/>
                <w:szCs w:val="22"/>
              </w:rPr>
              <w:t> </w:t>
            </w:r>
            <w:r w:rsidR="00F4668F" w:rsidRPr="00D40321">
              <w:rPr>
                <w:color w:val="000000"/>
                <w:sz w:val="22"/>
                <w:szCs w:val="22"/>
              </w:rPr>
              <w:t>000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727E99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40F4E8C1" w14:textId="77777777" w:rsidTr="00F142B8">
        <w:trPr>
          <w:trHeight w:val="63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3B3FF9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СОШ 68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611F52C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 xml:space="preserve">текущий ремонт коридоров и фойе 1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этажа ;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замена оконных </w:t>
            </w:r>
            <w:proofErr w:type="gramStart"/>
            <w:r w:rsidRPr="00D40321">
              <w:rPr>
                <w:color w:val="000000"/>
                <w:sz w:val="22"/>
                <w:szCs w:val="22"/>
              </w:rPr>
              <w:t>ручек ;</w:t>
            </w:r>
            <w:proofErr w:type="gramEnd"/>
            <w:r w:rsidRPr="00D40321">
              <w:rPr>
                <w:color w:val="000000"/>
                <w:sz w:val="22"/>
                <w:szCs w:val="22"/>
              </w:rPr>
              <w:t xml:space="preserve"> измерение сопротивления изоляции;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F757ED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172</w:t>
            </w:r>
            <w:r w:rsidR="00727E99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902</w:t>
            </w:r>
            <w:r w:rsidR="008B38ED">
              <w:rPr>
                <w:color w:val="000000"/>
                <w:sz w:val="22"/>
                <w:szCs w:val="22"/>
              </w:rPr>
              <w:t>,0</w:t>
            </w:r>
            <w:r w:rsidR="00727E99">
              <w:rPr>
                <w:color w:val="000000"/>
                <w:sz w:val="22"/>
                <w:szCs w:val="22"/>
              </w:rPr>
              <w:t xml:space="preserve"> рублей</w:t>
            </w:r>
          </w:p>
        </w:tc>
      </w:tr>
      <w:tr w:rsidR="00245B15" w:rsidRPr="00D40321" w14:paraId="36C662EF" w14:textId="77777777" w:rsidTr="00F142B8">
        <w:trPr>
          <w:trHeight w:val="630"/>
        </w:trPr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14:paraId="0E91FCCC" w14:textId="77777777" w:rsidR="00245B15" w:rsidRPr="00D40321" w:rsidRDefault="00245B15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40321">
              <w:rPr>
                <w:b/>
                <w:bCs/>
                <w:color w:val="000000"/>
                <w:sz w:val="22"/>
                <w:szCs w:val="22"/>
              </w:rPr>
              <w:t>НОШ 34</w:t>
            </w: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19BD8EE" w14:textId="77777777" w:rsidR="00245B15" w:rsidRPr="00D40321" w:rsidRDefault="00245B15" w:rsidP="00245B15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ремонт оконных ручек; ремонт оконных блоков; измерение сопротивления изоляции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22DDEC7E" w14:textId="77777777" w:rsidR="00245B15" w:rsidRPr="00D40321" w:rsidRDefault="00245B15" w:rsidP="00F504B9">
            <w:pPr>
              <w:rPr>
                <w:color w:val="000000"/>
                <w:sz w:val="22"/>
                <w:szCs w:val="22"/>
              </w:rPr>
            </w:pPr>
            <w:r w:rsidRPr="00D40321">
              <w:rPr>
                <w:color w:val="000000"/>
                <w:sz w:val="22"/>
                <w:szCs w:val="22"/>
              </w:rPr>
              <w:t>63</w:t>
            </w:r>
            <w:r w:rsidR="00727E99">
              <w:rPr>
                <w:color w:val="000000"/>
                <w:sz w:val="22"/>
                <w:szCs w:val="22"/>
              </w:rPr>
              <w:t xml:space="preserve"> </w:t>
            </w:r>
            <w:r w:rsidRPr="00D40321">
              <w:rPr>
                <w:color w:val="000000"/>
                <w:sz w:val="22"/>
                <w:szCs w:val="22"/>
              </w:rPr>
              <w:t>230,00</w:t>
            </w:r>
            <w:r w:rsidR="00727E99">
              <w:rPr>
                <w:color w:val="000000"/>
                <w:sz w:val="22"/>
                <w:szCs w:val="22"/>
              </w:rPr>
              <w:t>рублей</w:t>
            </w:r>
          </w:p>
        </w:tc>
      </w:tr>
      <w:tr w:rsidR="00D470EE" w:rsidRPr="00D40321" w14:paraId="0736CEE8" w14:textId="77777777" w:rsidTr="00F142B8">
        <w:trPr>
          <w:trHeight w:val="630"/>
        </w:trPr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E3766" w14:textId="77777777" w:rsidR="00D470EE" w:rsidRPr="00D40321" w:rsidRDefault="00D470EE" w:rsidP="00245B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9303652" w14:textId="77777777" w:rsidR="00D470EE" w:rsidRPr="00D67EEF" w:rsidRDefault="00D470EE" w:rsidP="00C54897">
            <w:pPr>
              <w:rPr>
                <w:b/>
                <w:color w:val="000000"/>
                <w:sz w:val="22"/>
                <w:szCs w:val="22"/>
              </w:rPr>
            </w:pPr>
            <w:r w:rsidRPr="00D67EEF">
              <w:rPr>
                <w:b/>
                <w:color w:val="000000"/>
                <w:sz w:val="22"/>
                <w:szCs w:val="22"/>
              </w:rPr>
              <w:t xml:space="preserve">Общая сумма затраченных средств </w:t>
            </w:r>
            <w:r w:rsidR="00C54897">
              <w:rPr>
                <w:b/>
                <w:color w:val="000000"/>
                <w:sz w:val="22"/>
                <w:szCs w:val="22"/>
              </w:rPr>
              <w:t xml:space="preserve">состоит из краевого и местного бюджета и </w:t>
            </w:r>
            <w:r w:rsidRPr="00D67EEF">
              <w:rPr>
                <w:b/>
                <w:color w:val="000000"/>
                <w:sz w:val="22"/>
                <w:szCs w:val="22"/>
              </w:rPr>
              <w:t>составляет: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A0C1C7" w14:textId="77777777" w:rsidR="00D470EE" w:rsidRPr="00C54897" w:rsidRDefault="000368BA" w:rsidP="000368BA">
            <w:pPr>
              <w:rPr>
                <w:b/>
                <w:color w:val="000000"/>
                <w:sz w:val="22"/>
                <w:szCs w:val="22"/>
              </w:rPr>
            </w:pPr>
            <w:r w:rsidRPr="00C54897">
              <w:rPr>
                <w:b/>
                <w:color w:val="000000"/>
                <w:sz w:val="22"/>
                <w:szCs w:val="22"/>
              </w:rPr>
              <w:t>61</w:t>
            </w:r>
            <w:r w:rsidR="000D69D1" w:rsidRPr="00C54897">
              <w:rPr>
                <w:b/>
                <w:color w:val="000000"/>
                <w:sz w:val="22"/>
                <w:szCs w:val="22"/>
              </w:rPr>
              <w:t> </w:t>
            </w:r>
            <w:r w:rsidRPr="00C54897">
              <w:rPr>
                <w:b/>
                <w:color w:val="000000"/>
                <w:sz w:val="22"/>
                <w:szCs w:val="22"/>
              </w:rPr>
              <w:t>066</w:t>
            </w:r>
            <w:r w:rsidR="000D69D1" w:rsidRPr="00C54897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C54897">
              <w:rPr>
                <w:b/>
                <w:color w:val="000000"/>
                <w:sz w:val="22"/>
                <w:szCs w:val="22"/>
              </w:rPr>
              <w:t>464,19</w:t>
            </w:r>
            <w:r w:rsidR="00727E99" w:rsidRPr="00C54897">
              <w:rPr>
                <w:b/>
                <w:color w:val="000000"/>
                <w:sz w:val="22"/>
                <w:szCs w:val="22"/>
              </w:rPr>
              <w:t xml:space="preserve"> рублей</w:t>
            </w:r>
          </w:p>
        </w:tc>
      </w:tr>
    </w:tbl>
    <w:p w14:paraId="5CAC4510" w14:textId="77777777" w:rsidR="00D470EE" w:rsidRPr="00D40321" w:rsidRDefault="00D470EE" w:rsidP="00D470EE">
      <w:pPr>
        <w:tabs>
          <w:tab w:val="left" w:pos="3550"/>
        </w:tabs>
        <w:ind w:firstLine="851"/>
        <w:jc w:val="both"/>
        <w:rPr>
          <w:sz w:val="22"/>
          <w:szCs w:val="22"/>
        </w:rPr>
      </w:pPr>
    </w:p>
    <w:p w14:paraId="57E26C26" w14:textId="77777777" w:rsidR="00D470EE" w:rsidRPr="00D470EE" w:rsidRDefault="00D470EE" w:rsidP="00D470EE">
      <w:pPr>
        <w:tabs>
          <w:tab w:val="left" w:pos="3550"/>
        </w:tabs>
        <w:ind w:firstLine="851"/>
        <w:jc w:val="both"/>
        <w:rPr>
          <w:szCs w:val="28"/>
        </w:rPr>
      </w:pPr>
      <w:r w:rsidRPr="00D470EE">
        <w:rPr>
          <w:szCs w:val="28"/>
        </w:rPr>
        <w:t xml:space="preserve">В период с 28 июля по 8 августа на территории Белореченского района на основании постановления главы муниципального образования Белореченский муниципальный район Краснодарского края, от 24.06.2025 года № 706, в рамках проверки готовности образовательных организаций к новому 2025-2026 учебному году, были организованы комиссионные обследования образовательных учреждений на предмет состояния их антитеррористической защищенности. </w:t>
      </w:r>
    </w:p>
    <w:p w14:paraId="245BD8E1" w14:textId="77777777" w:rsidR="00D470EE" w:rsidRPr="00D470EE" w:rsidRDefault="00D470EE" w:rsidP="00D470EE">
      <w:pPr>
        <w:tabs>
          <w:tab w:val="left" w:pos="3550"/>
        </w:tabs>
        <w:ind w:firstLine="851"/>
        <w:jc w:val="both"/>
        <w:rPr>
          <w:szCs w:val="28"/>
        </w:rPr>
      </w:pPr>
      <w:r w:rsidRPr="00D470EE">
        <w:rPr>
          <w:szCs w:val="28"/>
        </w:rPr>
        <w:t xml:space="preserve">В ходе обследования проверено состояние средств тревожной сигнализации, систем видеонаблюдения, освещения и оповещения, наличие и исправное состояние средств автоматической пожарной сигнализации и </w:t>
      </w:r>
      <w:r w:rsidRPr="00D470EE">
        <w:rPr>
          <w:szCs w:val="28"/>
        </w:rPr>
        <w:lastRenderedPageBreak/>
        <w:t xml:space="preserve">управления эвакуацией, наличие и исправное состояние первичных средств пожаротушения. </w:t>
      </w:r>
    </w:p>
    <w:p w14:paraId="729BF8DE" w14:textId="77777777" w:rsidR="00F142B8" w:rsidRDefault="00D470EE" w:rsidP="00D470EE">
      <w:pPr>
        <w:tabs>
          <w:tab w:val="left" w:pos="3550"/>
        </w:tabs>
        <w:ind w:firstLine="851"/>
        <w:jc w:val="both"/>
        <w:rPr>
          <w:szCs w:val="28"/>
        </w:rPr>
      </w:pPr>
      <w:r w:rsidRPr="00D470EE">
        <w:rPr>
          <w:szCs w:val="28"/>
        </w:rPr>
        <w:t>По результатам обследования установлено: материально-техническое состояние образовательных учреждений Белореченского района соответствует санитарно-эпидемиологическим требованиям к образовательным организациям, утвержденные Постановлением Главного государственного санитарного врача РФ от 28 сентября 2020 г. № 28.</w:t>
      </w:r>
    </w:p>
    <w:p w14:paraId="64A74146" w14:textId="77777777" w:rsidR="001A0442" w:rsidRDefault="00F142B8" w:rsidP="00D470EE">
      <w:pPr>
        <w:tabs>
          <w:tab w:val="left" w:pos="3550"/>
        </w:tabs>
        <w:ind w:firstLine="851"/>
        <w:jc w:val="both"/>
        <w:rPr>
          <w:szCs w:val="28"/>
        </w:rPr>
      </w:pPr>
      <w:r>
        <w:rPr>
          <w:szCs w:val="28"/>
        </w:rPr>
        <w:t>В соответствии с Федеральным государственным образовательным стандартом, с целью непрерывного и планомерного учебного процесса в 2025 году закуплено и передано в образовательные организации 62554 экземпляра учебников на общую сумму 45 818 539 рублей, 76 копеек.</w:t>
      </w:r>
    </w:p>
    <w:p w14:paraId="7F801888" w14:textId="77777777" w:rsidR="002A27CB" w:rsidRDefault="001A0442" w:rsidP="00D470EE">
      <w:pPr>
        <w:tabs>
          <w:tab w:val="left" w:pos="3550"/>
        </w:tabs>
        <w:ind w:firstLine="851"/>
        <w:jc w:val="both"/>
        <w:rPr>
          <w:szCs w:val="28"/>
        </w:rPr>
      </w:pPr>
      <w:r>
        <w:rPr>
          <w:szCs w:val="28"/>
        </w:rPr>
        <w:t>В новом учебном году двери откроются для 16634 обучающихся</w:t>
      </w:r>
      <w:r w:rsidR="00CD69FF">
        <w:rPr>
          <w:szCs w:val="28"/>
        </w:rPr>
        <w:t xml:space="preserve"> (АППГ-16915)</w:t>
      </w:r>
      <w:r w:rsidR="00E43275">
        <w:rPr>
          <w:szCs w:val="28"/>
        </w:rPr>
        <w:t xml:space="preserve">, из них: </w:t>
      </w:r>
      <w:r>
        <w:rPr>
          <w:szCs w:val="28"/>
        </w:rPr>
        <w:t>1530</w:t>
      </w:r>
      <w:r w:rsidR="00E43275">
        <w:rPr>
          <w:szCs w:val="28"/>
        </w:rPr>
        <w:t xml:space="preserve"> человек</w:t>
      </w:r>
      <w:r>
        <w:rPr>
          <w:szCs w:val="28"/>
        </w:rPr>
        <w:t>-первоклассники</w:t>
      </w:r>
      <w:r w:rsidR="00F142B8">
        <w:rPr>
          <w:szCs w:val="28"/>
        </w:rPr>
        <w:t xml:space="preserve"> </w:t>
      </w:r>
      <w:r w:rsidR="00CD69FF">
        <w:rPr>
          <w:szCs w:val="28"/>
        </w:rPr>
        <w:t>(АППГ-1519)</w:t>
      </w:r>
      <w:r w:rsidR="00E43275">
        <w:rPr>
          <w:szCs w:val="28"/>
        </w:rPr>
        <w:t>, 1704 человека-обучающиеся 9 классов (АППГ-1872), 523 человека- обучающиеся 11 классов (АППГ-488).</w:t>
      </w:r>
    </w:p>
    <w:p w14:paraId="703A0E24" w14:textId="77777777" w:rsidR="00880858" w:rsidRDefault="00880858" w:rsidP="00D470EE">
      <w:pPr>
        <w:tabs>
          <w:tab w:val="left" w:pos="3550"/>
        </w:tabs>
        <w:ind w:firstLine="851"/>
        <w:jc w:val="both"/>
        <w:rPr>
          <w:szCs w:val="28"/>
        </w:rPr>
      </w:pPr>
      <w:r>
        <w:rPr>
          <w:szCs w:val="28"/>
        </w:rPr>
        <w:t xml:space="preserve">В 2025-2026 учебном году остается открытым вопрос по ликвидации второй смены. </w:t>
      </w:r>
    </w:p>
    <w:p w14:paraId="7E3D7B47" w14:textId="77777777" w:rsidR="00880858" w:rsidRDefault="00880858" w:rsidP="00D470EE">
      <w:pPr>
        <w:tabs>
          <w:tab w:val="left" w:pos="3550"/>
        </w:tabs>
        <w:ind w:firstLine="851"/>
        <w:jc w:val="both"/>
        <w:rPr>
          <w:szCs w:val="28"/>
        </w:rPr>
      </w:pPr>
      <w:r>
        <w:rPr>
          <w:szCs w:val="28"/>
        </w:rPr>
        <w:t>В 2 смены будут обучатся учащиеся СОШ 1,2,3,4,5,6,8,9,23,29,31,68; ООШ 7,13,15,32, НОШ 34.</w:t>
      </w:r>
    </w:p>
    <w:p w14:paraId="17AF4AE8" w14:textId="77777777" w:rsidR="00996AF3" w:rsidRDefault="00FE6207" w:rsidP="00D470EE">
      <w:pPr>
        <w:tabs>
          <w:tab w:val="left" w:pos="3550"/>
        </w:tabs>
        <w:ind w:firstLine="851"/>
        <w:jc w:val="both"/>
        <w:rPr>
          <w:szCs w:val="28"/>
        </w:rPr>
      </w:pPr>
      <w:r>
        <w:rPr>
          <w:szCs w:val="28"/>
        </w:rPr>
        <w:t xml:space="preserve">С 1 сентября 2025 года </w:t>
      </w:r>
      <w:r w:rsidR="00996AF3">
        <w:rPr>
          <w:szCs w:val="28"/>
        </w:rPr>
        <w:t xml:space="preserve">запланировано открытие </w:t>
      </w:r>
      <w:r>
        <w:rPr>
          <w:szCs w:val="28"/>
        </w:rPr>
        <w:t>8 групп продленного дня с охватом 160 детей на базе МБОУ СОШ 1,2,4,5,6,68; МБОУ ООШ 13, МБОУ НОШ 39.</w:t>
      </w:r>
    </w:p>
    <w:p w14:paraId="3AD9605A" w14:textId="77777777" w:rsidR="00E43275" w:rsidRDefault="00E43275" w:rsidP="00D470EE">
      <w:pPr>
        <w:tabs>
          <w:tab w:val="left" w:pos="3550"/>
        </w:tabs>
        <w:ind w:firstLine="851"/>
        <w:jc w:val="both"/>
        <w:rPr>
          <w:szCs w:val="28"/>
        </w:rPr>
      </w:pPr>
    </w:p>
    <w:p w14:paraId="40522DC5" w14:textId="77777777" w:rsidR="009135F9" w:rsidRDefault="009135F9" w:rsidP="002D0DDF">
      <w:pPr>
        <w:jc w:val="both"/>
        <w:rPr>
          <w:sz w:val="24"/>
          <w:szCs w:val="24"/>
        </w:rPr>
      </w:pPr>
    </w:p>
    <w:p w14:paraId="2BB2A693" w14:textId="77777777" w:rsidR="009135F9" w:rsidRDefault="009135F9" w:rsidP="002D0DDF">
      <w:pPr>
        <w:jc w:val="both"/>
        <w:rPr>
          <w:sz w:val="24"/>
          <w:szCs w:val="24"/>
        </w:rPr>
      </w:pPr>
    </w:p>
    <w:p w14:paraId="7FAD1E3B" w14:textId="77777777" w:rsidR="009135F9" w:rsidRDefault="009135F9" w:rsidP="002D0DDF">
      <w:pPr>
        <w:jc w:val="both"/>
        <w:rPr>
          <w:sz w:val="24"/>
          <w:szCs w:val="24"/>
        </w:rPr>
      </w:pPr>
    </w:p>
    <w:p w14:paraId="2F6DAC8E" w14:textId="77777777" w:rsidR="00663F7F" w:rsidRDefault="00663F7F" w:rsidP="00762B8C">
      <w:pPr>
        <w:jc w:val="both"/>
        <w:rPr>
          <w:sz w:val="20"/>
          <w:szCs w:val="24"/>
        </w:rPr>
      </w:pPr>
    </w:p>
    <w:p w14:paraId="1D818573" w14:textId="77777777" w:rsidR="00663F7F" w:rsidRDefault="00663F7F" w:rsidP="00762B8C">
      <w:pPr>
        <w:jc w:val="both"/>
        <w:rPr>
          <w:sz w:val="20"/>
          <w:szCs w:val="24"/>
        </w:rPr>
      </w:pPr>
    </w:p>
    <w:p w14:paraId="0CE959A8" w14:textId="77777777" w:rsidR="00663F7F" w:rsidRDefault="00663F7F" w:rsidP="00762B8C">
      <w:pPr>
        <w:jc w:val="both"/>
        <w:rPr>
          <w:sz w:val="20"/>
          <w:szCs w:val="24"/>
        </w:rPr>
      </w:pPr>
    </w:p>
    <w:p w14:paraId="6F214371" w14:textId="77777777" w:rsidR="00663F7F" w:rsidRDefault="00663F7F" w:rsidP="00762B8C">
      <w:pPr>
        <w:jc w:val="both"/>
        <w:rPr>
          <w:sz w:val="20"/>
          <w:szCs w:val="24"/>
        </w:rPr>
      </w:pPr>
    </w:p>
    <w:p w14:paraId="6A2535D7" w14:textId="77777777" w:rsidR="00663F7F" w:rsidRDefault="00663F7F" w:rsidP="00762B8C">
      <w:pPr>
        <w:jc w:val="both"/>
        <w:rPr>
          <w:sz w:val="20"/>
          <w:szCs w:val="24"/>
        </w:rPr>
      </w:pPr>
    </w:p>
    <w:p w14:paraId="308F799C" w14:textId="77777777" w:rsidR="00663F7F" w:rsidRDefault="00663F7F" w:rsidP="00762B8C">
      <w:pPr>
        <w:jc w:val="both"/>
        <w:rPr>
          <w:sz w:val="20"/>
          <w:szCs w:val="24"/>
        </w:rPr>
      </w:pPr>
    </w:p>
    <w:p w14:paraId="0B391CDB" w14:textId="77777777" w:rsidR="00663F7F" w:rsidRDefault="00663F7F" w:rsidP="00762B8C">
      <w:pPr>
        <w:jc w:val="both"/>
        <w:rPr>
          <w:sz w:val="20"/>
          <w:szCs w:val="24"/>
        </w:rPr>
      </w:pPr>
    </w:p>
    <w:p w14:paraId="2914C677" w14:textId="77777777" w:rsidR="00663F7F" w:rsidRDefault="00663F7F" w:rsidP="00762B8C">
      <w:pPr>
        <w:jc w:val="both"/>
        <w:rPr>
          <w:sz w:val="20"/>
          <w:szCs w:val="24"/>
        </w:rPr>
      </w:pPr>
    </w:p>
    <w:p w14:paraId="1D0E92F5" w14:textId="77777777" w:rsidR="00663F7F" w:rsidRDefault="00663F7F" w:rsidP="00762B8C">
      <w:pPr>
        <w:jc w:val="both"/>
        <w:rPr>
          <w:sz w:val="20"/>
          <w:szCs w:val="24"/>
        </w:rPr>
      </w:pPr>
    </w:p>
    <w:p w14:paraId="53287EAB" w14:textId="77777777" w:rsidR="008E7F76" w:rsidRDefault="008E7F76" w:rsidP="00762B8C">
      <w:pPr>
        <w:jc w:val="both"/>
        <w:rPr>
          <w:sz w:val="20"/>
          <w:szCs w:val="24"/>
        </w:rPr>
      </w:pPr>
    </w:p>
    <w:p w14:paraId="539052C4" w14:textId="77777777" w:rsidR="008E7F76" w:rsidRDefault="008E7F76" w:rsidP="00762B8C">
      <w:pPr>
        <w:jc w:val="both"/>
        <w:rPr>
          <w:sz w:val="20"/>
          <w:szCs w:val="24"/>
        </w:rPr>
      </w:pPr>
    </w:p>
    <w:p w14:paraId="62C41194" w14:textId="77777777" w:rsidR="002D647C" w:rsidRPr="002D59F5" w:rsidRDefault="002D647C" w:rsidP="00762B8C">
      <w:pPr>
        <w:jc w:val="both"/>
        <w:rPr>
          <w:sz w:val="20"/>
          <w:szCs w:val="24"/>
        </w:rPr>
      </w:pPr>
    </w:p>
    <w:sectPr w:rsidR="002D647C" w:rsidRPr="002D59F5" w:rsidSect="001104DE"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4B2CA" w14:textId="77777777" w:rsidR="00711149" w:rsidRDefault="00711149" w:rsidP="00AE25B4">
      <w:r>
        <w:separator/>
      </w:r>
    </w:p>
  </w:endnote>
  <w:endnote w:type="continuationSeparator" w:id="0">
    <w:p w14:paraId="7ED8B99E" w14:textId="77777777" w:rsidR="00711149" w:rsidRDefault="00711149" w:rsidP="00AE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C1DC3" w14:textId="77777777" w:rsidR="00711149" w:rsidRDefault="00711149" w:rsidP="00AE25B4">
      <w:r>
        <w:separator/>
      </w:r>
    </w:p>
  </w:footnote>
  <w:footnote w:type="continuationSeparator" w:id="0">
    <w:p w14:paraId="1DAF6185" w14:textId="77777777" w:rsidR="00711149" w:rsidRDefault="00711149" w:rsidP="00AE2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4329233"/>
      <w:docPartObj>
        <w:docPartGallery w:val="Page Numbers (Top of Page)"/>
        <w:docPartUnique/>
      </w:docPartObj>
    </w:sdtPr>
    <w:sdtContent>
      <w:p w14:paraId="55B004CC" w14:textId="25AF1488" w:rsidR="001104DE" w:rsidRDefault="001104D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CBE342" w14:textId="77777777" w:rsidR="001104DE" w:rsidRDefault="001104D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C72"/>
    <w:rsid w:val="00000857"/>
    <w:rsid w:val="00001507"/>
    <w:rsid w:val="00004BA1"/>
    <w:rsid w:val="000062ED"/>
    <w:rsid w:val="0001040D"/>
    <w:rsid w:val="00010714"/>
    <w:rsid w:val="00012935"/>
    <w:rsid w:val="000150FE"/>
    <w:rsid w:val="00015145"/>
    <w:rsid w:val="000156F2"/>
    <w:rsid w:val="00024192"/>
    <w:rsid w:val="00032DE5"/>
    <w:rsid w:val="00033810"/>
    <w:rsid w:val="000356BB"/>
    <w:rsid w:val="000358E7"/>
    <w:rsid w:val="000368BA"/>
    <w:rsid w:val="00045415"/>
    <w:rsid w:val="00045850"/>
    <w:rsid w:val="00056660"/>
    <w:rsid w:val="00067881"/>
    <w:rsid w:val="000753D8"/>
    <w:rsid w:val="000764B2"/>
    <w:rsid w:val="000776B4"/>
    <w:rsid w:val="00083780"/>
    <w:rsid w:val="00084902"/>
    <w:rsid w:val="000864F3"/>
    <w:rsid w:val="00091C50"/>
    <w:rsid w:val="0009660C"/>
    <w:rsid w:val="00096B77"/>
    <w:rsid w:val="000A34F2"/>
    <w:rsid w:val="000B0880"/>
    <w:rsid w:val="000B2345"/>
    <w:rsid w:val="000B2386"/>
    <w:rsid w:val="000C6E2E"/>
    <w:rsid w:val="000D5D55"/>
    <w:rsid w:val="000D68B4"/>
    <w:rsid w:val="000D69D1"/>
    <w:rsid w:val="000D6D63"/>
    <w:rsid w:val="000F1FBD"/>
    <w:rsid w:val="000F5B5B"/>
    <w:rsid w:val="000F60B7"/>
    <w:rsid w:val="00101051"/>
    <w:rsid w:val="00103EEA"/>
    <w:rsid w:val="001047BF"/>
    <w:rsid w:val="001104DE"/>
    <w:rsid w:val="00110A37"/>
    <w:rsid w:val="00122EF9"/>
    <w:rsid w:val="00122FF8"/>
    <w:rsid w:val="0012366B"/>
    <w:rsid w:val="0012628C"/>
    <w:rsid w:val="00127483"/>
    <w:rsid w:val="00127D7C"/>
    <w:rsid w:val="00127F12"/>
    <w:rsid w:val="001313E4"/>
    <w:rsid w:val="00131C69"/>
    <w:rsid w:val="00133B22"/>
    <w:rsid w:val="00137DA9"/>
    <w:rsid w:val="00144CB0"/>
    <w:rsid w:val="0015585E"/>
    <w:rsid w:val="001561B5"/>
    <w:rsid w:val="00164953"/>
    <w:rsid w:val="00167DA7"/>
    <w:rsid w:val="00174A2A"/>
    <w:rsid w:val="0018168D"/>
    <w:rsid w:val="001900B1"/>
    <w:rsid w:val="001934A7"/>
    <w:rsid w:val="001A0442"/>
    <w:rsid w:val="001A4178"/>
    <w:rsid w:val="001A52A2"/>
    <w:rsid w:val="001A6068"/>
    <w:rsid w:val="001B0B96"/>
    <w:rsid w:val="001B0F0D"/>
    <w:rsid w:val="001B7610"/>
    <w:rsid w:val="001C4DF1"/>
    <w:rsid w:val="001D2508"/>
    <w:rsid w:val="001D4778"/>
    <w:rsid w:val="001E0441"/>
    <w:rsid w:val="001E2880"/>
    <w:rsid w:val="00200191"/>
    <w:rsid w:val="00201F1B"/>
    <w:rsid w:val="00211F5F"/>
    <w:rsid w:val="00214AA0"/>
    <w:rsid w:val="0022664B"/>
    <w:rsid w:val="00234146"/>
    <w:rsid w:val="00240AB7"/>
    <w:rsid w:val="002412C5"/>
    <w:rsid w:val="00241E3F"/>
    <w:rsid w:val="00245B15"/>
    <w:rsid w:val="002540A3"/>
    <w:rsid w:val="0025483C"/>
    <w:rsid w:val="00257459"/>
    <w:rsid w:val="00270210"/>
    <w:rsid w:val="002717EE"/>
    <w:rsid w:val="00273138"/>
    <w:rsid w:val="0028281F"/>
    <w:rsid w:val="00286772"/>
    <w:rsid w:val="00286F86"/>
    <w:rsid w:val="00290199"/>
    <w:rsid w:val="00290988"/>
    <w:rsid w:val="00295E98"/>
    <w:rsid w:val="002A03CF"/>
    <w:rsid w:val="002A27CB"/>
    <w:rsid w:val="002A2F5B"/>
    <w:rsid w:val="002A3F4C"/>
    <w:rsid w:val="002A3FE3"/>
    <w:rsid w:val="002A6A8F"/>
    <w:rsid w:val="002A7D52"/>
    <w:rsid w:val="002B56B2"/>
    <w:rsid w:val="002C0108"/>
    <w:rsid w:val="002C13D9"/>
    <w:rsid w:val="002C28CD"/>
    <w:rsid w:val="002C41CE"/>
    <w:rsid w:val="002C4221"/>
    <w:rsid w:val="002C4D4E"/>
    <w:rsid w:val="002C5FD2"/>
    <w:rsid w:val="002D0DDF"/>
    <w:rsid w:val="002D2305"/>
    <w:rsid w:val="002D59F5"/>
    <w:rsid w:val="002D647C"/>
    <w:rsid w:val="002D74E4"/>
    <w:rsid w:val="002E6F68"/>
    <w:rsid w:val="002E7E29"/>
    <w:rsid w:val="002F4B0C"/>
    <w:rsid w:val="003042A9"/>
    <w:rsid w:val="0032630C"/>
    <w:rsid w:val="00333810"/>
    <w:rsid w:val="00340504"/>
    <w:rsid w:val="00353F48"/>
    <w:rsid w:val="003669F8"/>
    <w:rsid w:val="003707B6"/>
    <w:rsid w:val="00374A37"/>
    <w:rsid w:val="00374F72"/>
    <w:rsid w:val="0037631E"/>
    <w:rsid w:val="003C1FA1"/>
    <w:rsid w:val="003D215D"/>
    <w:rsid w:val="003E7907"/>
    <w:rsid w:val="003E79A7"/>
    <w:rsid w:val="00412D9F"/>
    <w:rsid w:val="00415847"/>
    <w:rsid w:val="00415B3C"/>
    <w:rsid w:val="00417087"/>
    <w:rsid w:val="00420D5C"/>
    <w:rsid w:val="0042356F"/>
    <w:rsid w:val="004262C6"/>
    <w:rsid w:val="00433635"/>
    <w:rsid w:val="00441BFF"/>
    <w:rsid w:val="00442431"/>
    <w:rsid w:val="004503C3"/>
    <w:rsid w:val="00451C30"/>
    <w:rsid w:val="00460271"/>
    <w:rsid w:val="004612ED"/>
    <w:rsid w:val="00461E17"/>
    <w:rsid w:val="004725E9"/>
    <w:rsid w:val="00475214"/>
    <w:rsid w:val="00477931"/>
    <w:rsid w:val="004830B8"/>
    <w:rsid w:val="0048556D"/>
    <w:rsid w:val="004944EE"/>
    <w:rsid w:val="004A5700"/>
    <w:rsid w:val="004B3DCE"/>
    <w:rsid w:val="004D12ED"/>
    <w:rsid w:val="004D2597"/>
    <w:rsid w:val="004D340D"/>
    <w:rsid w:val="004E08AA"/>
    <w:rsid w:val="004E2CB5"/>
    <w:rsid w:val="004E31F6"/>
    <w:rsid w:val="004E357C"/>
    <w:rsid w:val="004F443F"/>
    <w:rsid w:val="005074B6"/>
    <w:rsid w:val="00511D01"/>
    <w:rsid w:val="005138BC"/>
    <w:rsid w:val="00514453"/>
    <w:rsid w:val="005148DD"/>
    <w:rsid w:val="00524513"/>
    <w:rsid w:val="00530B59"/>
    <w:rsid w:val="0053304C"/>
    <w:rsid w:val="00533732"/>
    <w:rsid w:val="005462C6"/>
    <w:rsid w:val="00551246"/>
    <w:rsid w:val="00552384"/>
    <w:rsid w:val="00560DC7"/>
    <w:rsid w:val="005659EC"/>
    <w:rsid w:val="00570D36"/>
    <w:rsid w:val="005717E3"/>
    <w:rsid w:val="005723A4"/>
    <w:rsid w:val="0058016E"/>
    <w:rsid w:val="005806E9"/>
    <w:rsid w:val="005851C8"/>
    <w:rsid w:val="00591B18"/>
    <w:rsid w:val="00593667"/>
    <w:rsid w:val="005A6305"/>
    <w:rsid w:val="005D056A"/>
    <w:rsid w:val="005D166C"/>
    <w:rsid w:val="005D2577"/>
    <w:rsid w:val="005E71A8"/>
    <w:rsid w:val="005F0D5B"/>
    <w:rsid w:val="005F7A3A"/>
    <w:rsid w:val="006025EE"/>
    <w:rsid w:val="00612651"/>
    <w:rsid w:val="00612837"/>
    <w:rsid w:val="006200AD"/>
    <w:rsid w:val="0062143E"/>
    <w:rsid w:val="00630D4E"/>
    <w:rsid w:val="00637D63"/>
    <w:rsid w:val="00641722"/>
    <w:rsid w:val="00644D99"/>
    <w:rsid w:val="006576C0"/>
    <w:rsid w:val="00657E69"/>
    <w:rsid w:val="00663F7F"/>
    <w:rsid w:val="006647CD"/>
    <w:rsid w:val="0068000E"/>
    <w:rsid w:val="00687EB7"/>
    <w:rsid w:val="00691159"/>
    <w:rsid w:val="00693ED6"/>
    <w:rsid w:val="006971A1"/>
    <w:rsid w:val="006A47AD"/>
    <w:rsid w:val="006B6249"/>
    <w:rsid w:val="006C03F4"/>
    <w:rsid w:val="006C4E5C"/>
    <w:rsid w:val="006D3E72"/>
    <w:rsid w:val="006D7121"/>
    <w:rsid w:val="006F14E8"/>
    <w:rsid w:val="006F3656"/>
    <w:rsid w:val="006F6B54"/>
    <w:rsid w:val="0070149A"/>
    <w:rsid w:val="00706FA0"/>
    <w:rsid w:val="00711149"/>
    <w:rsid w:val="007129EF"/>
    <w:rsid w:val="007210EA"/>
    <w:rsid w:val="007248B0"/>
    <w:rsid w:val="00727E99"/>
    <w:rsid w:val="00730EA6"/>
    <w:rsid w:val="00730F46"/>
    <w:rsid w:val="0073322D"/>
    <w:rsid w:val="00746961"/>
    <w:rsid w:val="00750BBA"/>
    <w:rsid w:val="00754C2B"/>
    <w:rsid w:val="00762B8C"/>
    <w:rsid w:val="00763A87"/>
    <w:rsid w:val="00790C21"/>
    <w:rsid w:val="007A7772"/>
    <w:rsid w:val="007B7244"/>
    <w:rsid w:val="007C1380"/>
    <w:rsid w:val="007D27ED"/>
    <w:rsid w:val="007D3E13"/>
    <w:rsid w:val="007E0078"/>
    <w:rsid w:val="007E1820"/>
    <w:rsid w:val="007E3C0B"/>
    <w:rsid w:val="007E4844"/>
    <w:rsid w:val="007E4C72"/>
    <w:rsid w:val="007E7A88"/>
    <w:rsid w:val="007F2ABC"/>
    <w:rsid w:val="007F78C6"/>
    <w:rsid w:val="00800D05"/>
    <w:rsid w:val="00802123"/>
    <w:rsid w:val="00802B8B"/>
    <w:rsid w:val="008069EA"/>
    <w:rsid w:val="00812B08"/>
    <w:rsid w:val="00812D0A"/>
    <w:rsid w:val="00813946"/>
    <w:rsid w:val="0083350E"/>
    <w:rsid w:val="008508F5"/>
    <w:rsid w:val="00851EFC"/>
    <w:rsid w:val="008603C3"/>
    <w:rsid w:val="00866350"/>
    <w:rsid w:val="00867B61"/>
    <w:rsid w:val="00867CB2"/>
    <w:rsid w:val="008745B7"/>
    <w:rsid w:val="0088083B"/>
    <w:rsid w:val="00880858"/>
    <w:rsid w:val="008835F2"/>
    <w:rsid w:val="008A1C87"/>
    <w:rsid w:val="008A6385"/>
    <w:rsid w:val="008B0274"/>
    <w:rsid w:val="008B207A"/>
    <w:rsid w:val="008B38ED"/>
    <w:rsid w:val="008B7019"/>
    <w:rsid w:val="008C1E55"/>
    <w:rsid w:val="008C2716"/>
    <w:rsid w:val="008C34CF"/>
    <w:rsid w:val="008C4ED5"/>
    <w:rsid w:val="008C794A"/>
    <w:rsid w:val="008E3CEC"/>
    <w:rsid w:val="008E7F76"/>
    <w:rsid w:val="008F6B4F"/>
    <w:rsid w:val="009022FA"/>
    <w:rsid w:val="009135F9"/>
    <w:rsid w:val="00921D5F"/>
    <w:rsid w:val="00924D36"/>
    <w:rsid w:val="00933B81"/>
    <w:rsid w:val="00934EA8"/>
    <w:rsid w:val="00936B32"/>
    <w:rsid w:val="0093712E"/>
    <w:rsid w:val="00942CB9"/>
    <w:rsid w:val="00952C34"/>
    <w:rsid w:val="00954DB4"/>
    <w:rsid w:val="009640F4"/>
    <w:rsid w:val="00964800"/>
    <w:rsid w:val="009649AA"/>
    <w:rsid w:val="00970751"/>
    <w:rsid w:val="0097100B"/>
    <w:rsid w:val="00982034"/>
    <w:rsid w:val="00984732"/>
    <w:rsid w:val="0098791D"/>
    <w:rsid w:val="009913C9"/>
    <w:rsid w:val="009917A8"/>
    <w:rsid w:val="00993640"/>
    <w:rsid w:val="00996AF3"/>
    <w:rsid w:val="009A53BE"/>
    <w:rsid w:val="009A5ABE"/>
    <w:rsid w:val="009B00E2"/>
    <w:rsid w:val="009B050B"/>
    <w:rsid w:val="009B3242"/>
    <w:rsid w:val="009B5D85"/>
    <w:rsid w:val="009C4E60"/>
    <w:rsid w:val="009D025B"/>
    <w:rsid w:val="009E67CB"/>
    <w:rsid w:val="009E726E"/>
    <w:rsid w:val="009F7F0C"/>
    <w:rsid w:val="00A02263"/>
    <w:rsid w:val="00A04D83"/>
    <w:rsid w:val="00A15416"/>
    <w:rsid w:val="00A25274"/>
    <w:rsid w:val="00A3027A"/>
    <w:rsid w:val="00A30F7A"/>
    <w:rsid w:val="00A311A0"/>
    <w:rsid w:val="00A319E5"/>
    <w:rsid w:val="00A4269D"/>
    <w:rsid w:val="00A42B6F"/>
    <w:rsid w:val="00A67E5A"/>
    <w:rsid w:val="00A71E78"/>
    <w:rsid w:val="00A81A0F"/>
    <w:rsid w:val="00A909A5"/>
    <w:rsid w:val="00A92000"/>
    <w:rsid w:val="00A96136"/>
    <w:rsid w:val="00A96B06"/>
    <w:rsid w:val="00AA0BF3"/>
    <w:rsid w:val="00AA1BB9"/>
    <w:rsid w:val="00AA3342"/>
    <w:rsid w:val="00AA6848"/>
    <w:rsid w:val="00AA68CB"/>
    <w:rsid w:val="00AA789C"/>
    <w:rsid w:val="00AB1D8F"/>
    <w:rsid w:val="00AC271A"/>
    <w:rsid w:val="00AE156D"/>
    <w:rsid w:val="00AE25B4"/>
    <w:rsid w:val="00AE34AC"/>
    <w:rsid w:val="00AE4A98"/>
    <w:rsid w:val="00AF0181"/>
    <w:rsid w:val="00AF3E2E"/>
    <w:rsid w:val="00AF737E"/>
    <w:rsid w:val="00B01107"/>
    <w:rsid w:val="00B04DB5"/>
    <w:rsid w:val="00B05FDD"/>
    <w:rsid w:val="00B07D63"/>
    <w:rsid w:val="00B11794"/>
    <w:rsid w:val="00B17C9C"/>
    <w:rsid w:val="00B26C3C"/>
    <w:rsid w:val="00B26CFD"/>
    <w:rsid w:val="00B2735B"/>
    <w:rsid w:val="00B35E5A"/>
    <w:rsid w:val="00B4430A"/>
    <w:rsid w:val="00B44A3A"/>
    <w:rsid w:val="00B46117"/>
    <w:rsid w:val="00B575CB"/>
    <w:rsid w:val="00B60379"/>
    <w:rsid w:val="00B60549"/>
    <w:rsid w:val="00B62603"/>
    <w:rsid w:val="00B63619"/>
    <w:rsid w:val="00B74859"/>
    <w:rsid w:val="00B774CC"/>
    <w:rsid w:val="00B86901"/>
    <w:rsid w:val="00B87C66"/>
    <w:rsid w:val="00B87DBB"/>
    <w:rsid w:val="00B93419"/>
    <w:rsid w:val="00B93746"/>
    <w:rsid w:val="00BA00C5"/>
    <w:rsid w:val="00BA0B5B"/>
    <w:rsid w:val="00BA5225"/>
    <w:rsid w:val="00BA59F2"/>
    <w:rsid w:val="00BC03F2"/>
    <w:rsid w:val="00BC65F9"/>
    <w:rsid w:val="00BD00BD"/>
    <w:rsid w:val="00BD1C98"/>
    <w:rsid w:val="00BD41EF"/>
    <w:rsid w:val="00BE1612"/>
    <w:rsid w:val="00BE4F27"/>
    <w:rsid w:val="00BE612B"/>
    <w:rsid w:val="00BE6FD2"/>
    <w:rsid w:val="00C01620"/>
    <w:rsid w:val="00C02965"/>
    <w:rsid w:val="00C123D5"/>
    <w:rsid w:val="00C24763"/>
    <w:rsid w:val="00C24C21"/>
    <w:rsid w:val="00C25E0A"/>
    <w:rsid w:val="00C2744B"/>
    <w:rsid w:val="00C36315"/>
    <w:rsid w:val="00C45149"/>
    <w:rsid w:val="00C46A7B"/>
    <w:rsid w:val="00C54897"/>
    <w:rsid w:val="00C642FC"/>
    <w:rsid w:val="00C67BA0"/>
    <w:rsid w:val="00C75FD5"/>
    <w:rsid w:val="00C91789"/>
    <w:rsid w:val="00C94098"/>
    <w:rsid w:val="00C96D89"/>
    <w:rsid w:val="00C973D1"/>
    <w:rsid w:val="00CA2B7A"/>
    <w:rsid w:val="00CB4595"/>
    <w:rsid w:val="00CC3A96"/>
    <w:rsid w:val="00CD3DB1"/>
    <w:rsid w:val="00CD6533"/>
    <w:rsid w:val="00CD69FF"/>
    <w:rsid w:val="00CE1660"/>
    <w:rsid w:val="00CE5937"/>
    <w:rsid w:val="00CF3DC8"/>
    <w:rsid w:val="00CF542F"/>
    <w:rsid w:val="00D00D3C"/>
    <w:rsid w:val="00D02C90"/>
    <w:rsid w:val="00D2316D"/>
    <w:rsid w:val="00D31DF6"/>
    <w:rsid w:val="00D335C9"/>
    <w:rsid w:val="00D36DF8"/>
    <w:rsid w:val="00D37FBE"/>
    <w:rsid w:val="00D40321"/>
    <w:rsid w:val="00D44E7C"/>
    <w:rsid w:val="00D467EF"/>
    <w:rsid w:val="00D470EE"/>
    <w:rsid w:val="00D53855"/>
    <w:rsid w:val="00D66933"/>
    <w:rsid w:val="00D6772F"/>
    <w:rsid w:val="00D67EEF"/>
    <w:rsid w:val="00D71792"/>
    <w:rsid w:val="00D72548"/>
    <w:rsid w:val="00D75AC1"/>
    <w:rsid w:val="00D75C5A"/>
    <w:rsid w:val="00D80087"/>
    <w:rsid w:val="00D829B6"/>
    <w:rsid w:val="00D82C74"/>
    <w:rsid w:val="00D837D5"/>
    <w:rsid w:val="00D92515"/>
    <w:rsid w:val="00DB21CF"/>
    <w:rsid w:val="00DB4D32"/>
    <w:rsid w:val="00DB4D69"/>
    <w:rsid w:val="00DB62E7"/>
    <w:rsid w:val="00DC6554"/>
    <w:rsid w:val="00DD0343"/>
    <w:rsid w:val="00DD7019"/>
    <w:rsid w:val="00DE2334"/>
    <w:rsid w:val="00DE4B47"/>
    <w:rsid w:val="00DE6B13"/>
    <w:rsid w:val="00DF0B11"/>
    <w:rsid w:val="00DF5325"/>
    <w:rsid w:val="00DF6218"/>
    <w:rsid w:val="00E02A1D"/>
    <w:rsid w:val="00E20B2B"/>
    <w:rsid w:val="00E257EB"/>
    <w:rsid w:val="00E26425"/>
    <w:rsid w:val="00E3183C"/>
    <w:rsid w:val="00E43275"/>
    <w:rsid w:val="00E7349B"/>
    <w:rsid w:val="00E8210D"/>
    <w:rsid w:val="00E84465"/>
    <w:rsid w:val="00E86361"/>
    <w:rsid w:val="00E93324"/>
    <w:rsid w:val="00E93379"/>
    <w:rsid w:val="00E96604"/>
    <w:rsid w:val="00EA5DBA"/>
    <w:rsid w:val="00EA6A70"/>
    <w:rsid w:val="00EA7C87"/>
    <w:rsid w:val="00EB3798"/>
    <w:rsid w:val="00EB4741"/>
    <w:rsid w:val="00EE01CE"/>
    <w:rsid w:val="00EE2A7F"/>
    <w:rsid w:val="00EE5556"/>
    <w:rsid w:val="00EE72EC"/>
    <w:rsid w:val="00EF4C8D"/>
    <w:rsid w:val="00EF52B4"/>
    <w:rsid w:val="00EF5D77"/>
    <w:rsid w:val="00EF7AF8"/>
    <w:rsid w:val="00F0755D"/>
    <w:rsid w:val="00F1209F"/>
    <w:rsid w:val="00F142B8"/>
    <w:rsid w:val="00F33150"/>
    <w:rsid w:val="00F33B12"/>
    <w:rsid w:val="00F354B4"/>
    <w:rsid w:val="00F40338"/>
    <w:rsid w:val="00F4668F"/>
    <w:rsid w:val="00F504B9"/>
    <w:rsid w:val="00F53430"/>
    <w:rsid w:val="00F61089"/>
    <w:rsid w:val="00F61F9B"/>
    <w:rsid w:val="00F8662B"/>
    <w:rsid w:val="00F93921"/>
    <w:rsid w:val="00F94147"/>
    <w:rsid w:val="00FA2AD0"/>
    <w:rsid w:val="00FB3011"/>
    <w:rsid w:val="00FB663D"/>
    <w:rsid w:val="00FC27C0"/>
    <w:rsid w:val="00FC67E2"/>
    <w:rsid w:val="00FC7A32"/>
    <w:rsid w:val="00FC7CD1"/>
    <w:rsid w:val="00FD7BC5"/>
    <w:rsid w:val="00FE27D1"/>
    <w:rsid w:val="00FE3477"/>
    <w:rsid w:val="00FE5D77"/>
    <w:rsid w:val="00FE6207"/>
    <w:rsid w:val="00FE6413"/>
    <w:rsid w:val="00FF34AC"/>
    <w:rsid w:val="00FF397E"/>
    <w:rsid w:val="00FF4321"/>
    <w:rsid w:val="00FF4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54CCD"/>
  <w15:docId w15:val="{5159FAAD-3BF5-44BF-B5A6-596B8C14A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4EA8"/>
    <w:rPr>
      <w:sz w:val="28"/>
    </w:rPr>
  </w:style>
  <w:style w:type="paragraph" w:styleId="1">
    <w:name w:val="heading 1"/>
    <w:basedOn w:val="a"/>
    <w:next w:val="a"/>
    <w:qFormat/>
    <w:rsid w:val="00934EA8"/>
    <w:pPr>
      <w:keepNext/>
      <w:jc w:val="center"/>
      <w:outlineLvl w:val="0"/>
    </w:pPr>
    <w:rPr>
      <w:rFonts w:ascii="Arial" w:hAnsi="Arial"/>
      <w:b/>
      <w:sz w:val="20"/>
    </w:rPr>
  </w:style>
  <w:style w:type="paragraph" w:styleId="2">
    <w:name w:val="heading 2"/>
    <w:basedOn w:val="a"/>
    <w:next w:val="a"/>
    <w:qFormat/>
    <w:rsid w:val="00934EA8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934EA8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934EA8"/>
    <w:pPr>
      <w:keepNext/>
      <w:jc w:val="center"/>
      <w:outlineLvl w:val="3"/>
    </w:pPr>
  </w:style>
  <w:style w:type="paragraph" w:styleId="5">
    <w:name w:val="heading 5"/>
    <w:basedOn w:val="a"/>
    <w:next w:val="a"/>
    <w:qFormat/>
    <w:rsid w:val="00934EA8"/>
    <w:pPr>
      <w:keepNext/>
      <w:jc w:val="center"/>
      <w:outlineLvl w:val="4"/>
    </w:pPr>
    <w:rPr>
      <w:b/>
      <w:sz w:val="29"/>
    </w:rPr>
  </w:style>
  <w:style w:type="paragraph" w:styleId="6">
    <w:name w:val="heading 6"/>
    <w:basedOn w:val="a"/>
    <w:next w:val="a"/>
    <w:qFormat/>
    <w:rsid w:val="00934EA8"/>
    <w:pPr>
      <w:keepNext/>
      <w:jc w:val="center"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6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02A1D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83350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6">
    <w:name w:val="No Spacing"/>
    <w:uiPriority w:val="1"/>
    <w:qFormat/>
    <w:rsid w:val="0083350E"/>
    <w:rPr>
      <w:rFonts w:ascii="Calibri" w:hAnsi="Calibri"/>
      <w:sz w:val="22"/>
      <w:szCs w:val="22"/>
    </w:rPr>
  </w:style>
  <w:style w:type="paragraph" w:customStyle="1" w:styleId="Default">
    <w:name w:val="Default"/>
    <w:rsid w:val="00B1179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31DF6"/>
    <w:pPr>
      <w:spacing w:line="360" w:lineRule="auto"/>
      <w:ind w:left="720"/>
      <w:contextualSpacing/>
      <w:jc w:val="both"/>
    </w:pPr>
  </w:style>
  <w:style w:type="paragraph" w:styleId="a8">
    <w:name w:val="header"/>
    <w:basedOn w:val="a"/>
    <w:link w:val="a9"/>
    <w:uiPriority w:val="99"/>
    <w:rsid w:val="00AE25B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5B4"/>
    <w:rPr>
      <w:sz w:val="28"/>
    </w:rPr>
  </w:style>
  <w:style w:type="paragraph" w:styleId="aa">
    <w:name w:val="footer"/>
    <w:basedOn w:val="a"/>
    <w:link w:val="ab"/>
    <w:rsid w:val="00AE25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E25B4"/>
    <w:rPr>
      <w:sz w:val="28"/>
    </w:rPr>
  </w:style>
  <w:style w:type="character" w:styleId="ac">
    <w:name w:val="Hyperlink"/>
    <w:basedOn w:val="a0"/>
    <w:rsid w:val="004E31F6"/>
    <w:rPr>
      <w:color w:val="0000FF"/>
      <w:u w:val="single"/>
    </w:rPr>
  </w:style>
  <w:style w:type="character" w:styleId="ad">
    <w:name w:val="FollowedHyperlink"/>
    <w:basedOn w:val="a0"/>
    <w:rsid w:val="00593667"/>
    <w:rPr>
      <w:color w:val="800080" w:themeColor="followedHyperlink"/>
      <w:u w:val="single"/>
    </w:rPr>
  </w:style>
  <w:style w:type="paragraph" w:styleId="ae">
    <w:name w:val="Plain Text"/>
    <w:basedOn w:val="a"/>
    <w:link w:val="af"/>
    <w:semiHidden/>
    <w:unhideWhenUsed/>
    <w:rsid w:val="00802123"/>
    <w:pPr>
      <w:spacing w:after="200" w:line="276" w:lineRule="auto"/>
    </w:pPr>
    <w:rPr>
      <w:rFonts w:ascii="Courier New" w:hAnsi="Courier New"/>
      <w:sz w:val="20"/>
      <w:lang w:eastAsia="en-US"/>
    </w:rPr>
  </w:style>
  <w:style w:type="character" w:customStyle="1" w:styleId="af">
    <w:name w:val="Текст Знак"/>
    <w:basedOn w:val="a0"/>
    <w:link w:val="ae"/>
    <w:semiHidden/>
    <w:rsid w:val="00802123"/>
    <w:rPr>
      <w:rFonts w:ascii="Courier New" w:hAnsi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Desktop\&#1087;&#1072;&#1087;&#1072;&#1079;&#1103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B12E0-CC7A-407E-B067-9A5831C2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папазян</Template>
  <TotalTime>152</TotalTime>
  <Pages>1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58</cp:revision>
  <cp:lastPrinted>2020-08-19T05:55:00Z</cp:lastPrinted>
  <dcterms:created xsi:type="dcterms:W3CDTF">2025-08-20T06:09:00Z</dcterms:created>
  <dcterms:modified xsi:type="dcterms:W3CDTF">2025-08-21T06:18:00Z</dcterms:modified>
</cp:coreProperties>
</file>